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2E378B0" w:rsidR="006F7EDC" w:rsidRDefault="006F7EDC" w:rsidP="003B40B6">
      <w:pPr>
        <w:pStyle w:val="CRCoverPage"/>
        <w:tabs>
          <w:tab w:val="right" w:pos="9639"/>
        </w:tabs>
        <w:spacing w:after="0"/>
        <w:rPr>
          <w:b/>
          <w:i/>
          <w:noProof/>
          <w:sz w:val="28"/>
        </w:rPr>
      </w:pPr>
      <w:r>
        <w:rPr>
          <w:b/>
          <w:noProof/>
          <w:sz w:val="24"/>
        </w:rPr>
        <w:t>3GPP TSG-CT WG1 Meeting #13</w:t>
      </w:r>
      <w:r w:rsidR="00E3356D">
        <w:rPr>
          <w:b/>
          <w:noProof/>
          <w:sz w:val="24"/>
        </w:rPr>
        <w:t>9</w:t>
      </w:r>
      <w:r>
        <w:rPr>
          <w:b/>
          <w:i/>
          <w:noProof/>
          <w:sz w:val="28"/>
        </w:rPr>
        <w:tab/>
      </w:r>
      <w:r>
        <w:rPr>
          <w:b/>
          <w:noProof/>
          <w:sz w:val="24"/>
        </w:rPr>
        <w:t>C1-22</w:t>
      </w:r>
      <w:r w:rsidR="003120C1">
        <w:rPr>
          <w:b/>
          <w:noProof/>
          <w:sz w:val="24"/>
        </w:rPr>
        <w:t>6358</w:t>
      </w:r>
    </w:p>
    <w:p w14:paraId="0709190C" w14:textId="77777777" w:rsidR="00C50BCF" w:rsidRDefault="00C50BCF" w:rsidP="00C50BCF">
      <w:pPr>
        <w:pStyle w:val="CRCoverPage"/>
        <w:outlineLvl w:val="0"/>
        <w:rPr>
          <w:b/>
          <w:noProof/>
          <w:sz w:val="24"/>
        </w:rPr>
      </w:pPr>
      <w:r>
        <w:rPr>
          <w:b/>
          <w:noProof/>
          <w:sz w:val="24"/>
        </w:rPr>
        <w:t>Toulouse, France,14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AFB284" w:rsidR="001E41F3" w:rsidRPr="00410371" w:rsidRDefault="00210084" w:rsidP="00D7563D">
            <w:pPr>
              <w:pStyle w:val="CRCoverPage"/>
              <w:spacing w:after="0"/>
              <w:jc w:val="right"/>
              <w:rPr>
                <w:b/>
                <w:noProof/>
                <w:sz w:val="28"/>
              </w:rPr>
            </w:pPr>
            <w:r>
              <w:rPr>
                <w:b/>
                <w:noProof/>
                <w:sz w:val="28"/>
              </w:rPr>
              <w:t>24.</w:t>
            </w:r>
            <w:r w:rsidR="00D7563D">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E8D42" w:rsidR="001E41F3" w:rsidRPr="00410371" w:rsidRDefault="003120C1" w:rsidP="003120C1">
            <w:pPr>
              <w:pStyle w:val="CRCoverPage"/>
              <w:spacing w:after="0"/>
              <w:jc w:val="center"/>
              <w:rPr>
                <w:noProof/>
              </w:rPr>
            </w:pPr>
            <w:r>
              <w:rPr>
                <w:b/>
                <w:noProof/>
                <w:sz w:val="28"/>
              </w:rPr>
              <w:t>0854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0125CB" w:rsidR="001E41F3" w:rsidRPr="00410371" w:rsidRDefault="002100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DB9273" w:rsidR="001E41F3" w:rsidRPr="00410371" w:rsidRDefault="00934856" w:rsidP="0094617F">
            <w:pPr>
              <w:pStyle w:val="CRCoverPage"/>
              <w:spacing w:after="0"/>
              <w:jc w:val="center"/>
              <w:rPr>
                <w:noProof/>
                <w:sz w:val="28"/>
              </w:rPr>
            </w:pPr>
            <w:r>
              <w:rPr>
                <w:b/>
                <w:noProof/>
                <w:sz w:val="28"/>
              </w:rPr>
              <w:t>1</w:t>
            </w:r>
            <w:r w:rsidR="0094617F">
              <w:rPr>
                <w:b/>
                <w:noProof/>
                <w:sz w:val="28"/>
              </w:rPr>
              <w:t>8.0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9E4F02" w:rsidR="00F25D98" w:rsidRDefault="0093485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B225B" w:rsidR="001E41F3" w:rsidRDefault="00045B0D" w:rsidP="00045B0D">
            <w:pPr>
              <w:pStyle w:val="CRCoverPage"/>
              <w:spacing w:after="0"/>
              <w:ind w:left="100"/>
              <w:rPr>
                <w:noProof/>
              </w:rPr>
            </w:pPr>
            <w:r>
              <w:t>Clean up unused MCPTT procedures for SIP OPTIONS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644853" w:rsidR="001E41F3" w:rsidRDefault="006E307B">
            <w:pPr>
              <w:pStyle w:val="CRCoverPage"/>
              <w:spacing w:after="0"/>
              <w:ind w:left="100"/>
              <w:rPr>
                <w:noProof/>
              </w:rPr>
            </w:pPr>
            <w:r>
              <w:rPr>
                <w:noProof/>
              </w:rPr>
              <w:t>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E2411D" w:rsidR="001E41F3" w:rsidRDefault="006E307B"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913550" w:rsidR="001E41F3" w:rsidRDefault="006E307B" w:rsidP="003120C1">
            <w:pPr>
              <w:pStyle w:val="CRCoverPage"/>
              <w:spacing w:after="0"/>
              <w:ind w:left="100"/>
              <w:rPr>
                <w:noProof/>
              </w:rPr>
            </w:pPr>
            <w:r>
              <w:rPr>
                <w:noProof/>
              </w:rPr>
              <w:t>MCProtoc1</w:t>
            </w:r>
            <w:r w:rsidR="003120C1">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8F344" w:rsidR="001E41F3" w:rsidRDefault="006E307B" w:rsidP="00694B43">
            <w:pPr>
              <w:pStyle w:val="CRCoverPage"/>
              <w:spacing w:after="0"/>
              <w:ind w:left="100"/>
              <w:rPr>
                <w:noProof/>
              </w:rPr>
            </w:pPr>
            <w:r>
              <w:rPr>
                <w:noProof/>
              </w:rPr>
              <w:t>2022/</w:t>
            </w:r>
            <w:r w:rsidR="00E3356D">
              <w:rPr>
                <w:noProof/>
              </w:rPr>
              <w:t>10</w:t>
            </w:r>
            <w:r>
              <w:rPr>
                <w:noProof/>
              </w:rPr>
              <w:t>/</w:t>
            </w:r>
            <w:r w:rsidR="00694B43">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5D714" w:rsidR="001E41F3" w:rsidRDefault="00045B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90DD3" w:rsidR="001E41F3" w:rsidRDefault="006E307B" w:rsidP="0094617F">
            <w:pPr>
              <w:pStyle w:val="CRCoverPage"/>
              <w:spacing w:after="0"/>
              <w:ind w:left="100"/>
              <w:rPr>
                <w:noProof/>
              </w:rPr>
            </w:pPr>
            <w:r>
              <w:rPr>
                <w:noProof/>
              </w:rPr>
              <w:t>Rel-1</w:t>
            </w:r>
            <w:r w:rsidR="0094617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8F556F" w14:textId="2EEB4EAD" w:rsidR="0098600E" w:rsidRDefault="00045B0D">
            <w:pPr>
              <w:pStyle w:val="CRCoverPage"/>
              <w:spacing w:after="0"/>
              <w:ind w:left="100"/>
              <w:rPr>
                <w:noProof/>
              </w:rPr>
            </w:pPr>
            <w:r>
              <w:rPr>
                <w:noProof/>
              </w:rPr>
              <w:t>The procedures for calling a group regroup or a TGI are not making use of SIP OPTIONS anymore</w:t>
            </w:r>
          </w:p>
          <w:p w14:paraId="708AA7DE" w14:textId="0F0AD000" w:rsidR="006E307B" w:rsidRDefault="006E307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12E39E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7D8D0A" w14:textId="199C3A6E" w:rsidR="00045B0D" w:rsidRDefault="00045B0D" w:rsidP="00045B0D">
            <w:pPr>
              <w:pStyle w:val="CRCoverPage"/>
              <w:spacing w:after="0"/>
              <w:ind w:left="100"/>
              <w:rPr>
                <w:noProof/>
              </w:rPr>
            </w:pPr>
            <w:r>
              <w:rPr>
                <w:noProof/>
              </w:rPr>
              <w:t>Clauses 6.3.3.1.13.7 and clause 10.1.1.5.4 are VOID</w:t>
            </w:r>
          </w:p>
          <w:p w14:paraId="31C656EC" w14:textId="043EE760" w:rsidR="0098600E" w:rsidRDefault="0098600E" w:rsidP="0098600E">
            <w:pPr>
              <w:pStyle w:val="CRCoverPage"/>
              <w:numPr>
                <w:ilvl w:val="0"/>
                <w:numId w:val="1"/>
              </w:numPr>
              <w:spacing w:after="0"/>
              <w:rPr>
                <w:noProof/>
              </w:rPr>
            </w:pPr>
          </w:p>
        </w:tc>
      </w:tr>
      <w:tr w:rsidR="001E41F3" w14:paraId="1F886379" w14:textId="77777777" w:rsidTr="00547111">
        <w:tc>
          <w:tcPr>
            <w:tcW w:w="2694" w:type="dxa"/>
            <w:gridSpan w:val="2"/>
            <w:tcBorders>
              <w:left w:val="single" w:sz="4" w:space="0" w:color="auto"/>
            </w:tcBorders>
          </w:tcPr>
          <w:p w14:paraId="4D989623" w14:textId="77AE4A2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512325" w:rsidR="00934856" w:rsidRDefault="00045B0D" w:rsidP="005A63B5">
            <w:pPr>
              <w:pStyle w:val="CRCoverPage"/>
              <w:spacing w:after="0"/>
              <w:ind w:left="100"/>
              <w:rPr>
                <w:noProof/>
              </w:rPr>
            </w:pPr>
            <w:r>
              <w:rPr>
                <w:noProof/>
              </w:rPr>
              <w:t>Keeping unused procedures can be confusing, and lead to unnecessary or erroneus maintenance work</w:t>
            </w:r>
          </w:p>
        </w:tc>
      </w:tr>
      <w:tr w:rsidR="001E41F3" w14:paraId="034AF533" w14:textId="77777777" w:rsidTr="00547111">
        <w:tc>
          <w:tcPr>
            <w:tcW w:w="2694" w:type="dxa"/>
            <w:gridSpan w:val="2"/>
          </w:tcPr>
          <w:p w14:paraId="39D9EB5B" w14:textId="7CF7657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1940D" w:rsidR="001E41F3" w:rsidRDefault="00045B0D" w:rsidP="00045B0D">
            <w:pPr>
              <w:pStyle w:val="CRCoverPage"/>
              <w:spacing w:after="0"/>
              <w:rPr>
                <w:noProof/>
              </w:rPr>
            </w:pPr>
            <w:r>
              <w:rPr>
                <w:noProof/>
              </w:rPr>
              <w:t>6.3.3.1.13.7, 10.1.1.5.4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2C61B0" w:rsidR="001E41F3" w:rsidRDefault="0093485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C895D" w:rsidR="001E41F3" w:rsidRDefault="0093485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E61E4" w:rsidR="001E41F3" w:rsidRDefault="0093485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ED102A" w14:textId="5FBE8F1E" w:rsidR="00045B0D" w:rsidRPr="006E307B" w:rsidRDefault="00045B0D" w:rsidP="00045B0D">
      <w:pPr>
        <w:pStyle w:val="Titre5"/>
        <w:rPr>
          <w:rFonts w:eastAsia="Malgun Gothic"/>
          <w:color w:val="0070C0"/>
        </w:rPr>
      </w:pPr>
      <w:bookmarkStart w:id="2" w:name="_Toc20152349"/>
      <w:bookmarkStart w:id="3" w:name="_Toc27495014"/>
      <w:bookmarkStart w:id="4" w:name="_Toc36108482"/>
      <w:bookmarkStart w:id="5" w:name="_Toc45194270"/>
      <w:bookmarkStart w:id="6" w:name="_Toc106833453"/>
      <w:r w:rsidRPr="006E307B">
        <w:rPr>
          <w:rFonts w:eastAsia="Malgun Gothic"/>
          <w:color w:val="0070C0"/>
        </w:rPr>
        <w:lastRenderedPageBreak/>
        <w:t>/*************************</w:t>
      </w:r>
      <w:r>
        <w:rPr>
          <w:rFonts w:eastAsia="Malgun Gothic"/>
          <w:color w:val="0070C0"/>
        </w:rPr>
        <w:t>*</w:t>
      </w:r>
      <w:r w:rsidRPr="006E307B">
        <w:rPr>
          <w:rFonts w:eastAsia="Malgun Gothic"/>
          <w:color w:val="0070C0"/>
        </w:rPr>
        <w:t>********</w:t>
      </w:r>
      <w:r>
        <w:rPr>
          <w:rFonts w:eastAsia="Malgun Gothic"/>
          <w:color w:val="0070C0"/>
        </w:rPr>
        <w:t>*</w:t>
      </w:r>
      <w:r w:rsidRPr="006E307B">
        <w:rPr>
          <w:rFonts w:eastAsia="Malgun Gothic"/>
          <w:color w:val="0070C0"/>
        </w:rPr>
        <w:t>****** First change ********</w:t>
      </w:r>
      <w:r>
        <w:rPr>
          <w:rFonts w:eastAsia="Malgun Gothic"/>
          <w:color w:val="0070C0"/>
        </w:rPr>
        <w:t>*</w:t>
      </w:r>
      <w:r w:rsidRPr="006E307B">
        <w:rPr>
          <w:rFonts w:eastAsia="Malgun Gothic"/>
          <w:color w:val="0070C0"/>
        </w:rPr>
        <w:t>*******************************/</w:t>
      </w:r>
    </w:p>
    <w:p w14:paraId="352CF1B4" w14:textId="36D6A8A6" w:rsidR="00045B0D" w:rsidRPr="003761B8" w:rsidRDefault="00045B0D" w:rsidP="00045B0D">
      <w:pPr>
        <w:pStyle w:val="Titre6"/>
        <w:numPr>
          <w:ilvl w:val="5"/>
          <w:numId w:val="0"/>
        </w:numPr>
        <w:ind w:left="1152" w:hanging="432"/>
      </w:pPr>
      <w:bookmarkStart w:id="7" w:name="_Toc20155654"/>
      <w:bookmarkStart w:id="8" w:name="_Toc27500809"/>
      <w:bookmarkStart w:id="9" w:name="_Toc36048934"/>
      <w:bookmarkStart w:id="10" w:name="_Toc45209697"/>
      <w:bookmarkStart w:id="11" w:name="_Toc51860522"/>
      <w:bookmarkStart w:id="12" w:name="_Toc114755431"/>
      <w:bookmarkEnd w:id="2"/>
      <w:bookmarkEnd w:id="3"/>
      <w:bookmarkEnd w:id="4"/>
      <w:bookmarkEnd w:id="5"/>
      <w:bookmarkEnd w:id="6"/>
      <w:r w:rsidRPr="003761B8">
        <w:t>6.3.</w:t>
      </w:r>
      <w:r w:rsidRPr="00A509A6">
        <w:t>3.1.13.7</w:t>
      </w:r>
      <w:r w:rsidRPr="003761B8">
        <w:tab/>
      </w:r>
      <w:del w:id="13" w:author="PiroardFrancois3" w:date="2022-10-20T11:58:00Z">
        <w:r w:rsidDel="00045B0D">
          <w:delText>Sending a SIP OPTIONS request to a</w:delText>
        </w:r>
        <w:r w:rsidRPr="003761B8" w:rsidDel="00045B0D">
          <w:delText>uthori</w:delText>
        </w:r>
        <w:r w:rsidDel="00045B0D">
          <w:delText>se an MCPTT user at a non-controlling MCPTT function of a MCPTT group</w:delText>
        </w:r>
      </w:del>
      <w:bookmarkEnd w:id="7"/>
      <w:bookmarkEnd w:id="8"/>
      <w:bookmarkEnd w:id="9"/>
      <w:bookmarkEnd w:id="10"/>
      <w:bookmarkEnd w:id="11"/>
      <w:bookmarkEnd w:id="12"/>
      <w:ins w:id="14" w:author="PiroardFrancois3" w:date="2022-10-20T11:58:00Z">
        <w:r>
          <w:t>void</w:t>
        </w:r>
      </w:ins>
    </w:p>
    <w:p w14:paraId="18416062" w14:textId="65E3A244" w:rsidR="00045B0D" w:rsidDel="00045B0D" w:rsidRDefault="00045B0D" w:rsidP="00045B0D">
      <w:pPr>
        <w:rPr>
          <w:del w:id="15" w:author="PiroardFrancois3" w:date="2022-10-20T11:59:00Z"/>
          <w:rFonts w:eastAsia="SimSun"/>
        </w:rPr>
      </w:pPr>
      <w:del w:id="16" w:author="PiroardFrancois3" w:date="2022-10-20T11:59:00Z">
        <w:r w:rsidRPr="0073469F" w:rsidDel="00045B0D">
          <w:rPr>
            <w:rFonts w:eastAsia="SimSun"/>
          </w:rPr>
          <w:delText xml:space="preserve">This </w:delText>
        </w:r>
        <w:r w:rsidDel="00045B0D">
          <w:rPr>
            <w:rFonts w:eastAsia="SimSun"/>
          </w:rPr>
          <w:delText>clause</w:delText>
        </w:r>
        <w:r w:rsidRPr="0073469F" w:rsidDel="00045B0D">
          <w:rPr>
            <w:rFonts w:eastAsia="SimSun"/>
          </w:rPr>
          <w:delText xml:space="preserve"> is referenced from other procedures.</w:delText>
        </w:r>
      </w:del>
    </w:p>
    <w:p w14:paraId="1F1B48D9" w14:textId="4F04E3FB" w:rsidR="00045B0D" w:rsidRPr="0073469F" w:rsidDel="00045B0D" w:rsidRDefault="00045B0D" w:rsidP="00045B0D">
      <w:pPr>
        <w:rPr>
          <w:del w:id="17" w:author="PiroardFrancois3" w:date="2022-10-20T11:59:00Z"/>
          <w:rFonts w:eastAsia="SimSun"/>
        </w:rPr>
      </w:pPr>
      <w:del w:id="18" w:author="PiroardFrancois3" w:date="2022-10-20T11:59:00Z">
        <w:r w:rsidDel="00045B0D">
          <w:rPr>
            <w:rFonts w:eastAsia="SimSun"/>
          </w:rPr>
          <w:delText>The controlling MCPTT function:</w:delText>
        </w:r>
      </w:del>
    </w:p>
    <w:p w14:paraId="74C67DFA" w14:textId="55818A47" w:rsidR="00045B0D" w:rsidRPr="00A509A6" w:rsidDel="00045B0D" w:rsidRDefault="00045B0D" w:rsidP="00045B0D">
      <w:pPr>
        <w:pStyle w:val="B1"/>
        <w:rPr>
          <w:del w:id="19" w:author="PiroardFrancois3" w:date="2022-10-20T11:59:00Z"/>
          <w:rFonts w:eastAsia="SimSun"/>
        </w:rPr>
      </w:pPr>
      <w:del w:id="20" w:author="PiroardFrancois3" w:date="2022-10-20T11:59:00Z">
        <w:r w:rsidRPr="00A509A6" w:rsidDel="00045B0D">
          <w:rPr>
            <w:rFonts w:eastAsia="SimSun"/>
          </w:rPr>
          <w:delText>1)</w:delText>
        </w:r>
        <w:r w:rsidRPr="00A509A6" w:rsidDel="00045B0D">
          <w:rPr>
            <w:rFonts w:eastAsia="SimSun"/>
          </w:rPr>
          <w:tab/>
          <w:delText xml:space="preserve">if the &lt;associated-group-id&gt; element is included in the application/vnd.3gpp.mcptt-info+xml MIME body </w:delText>
        </w:r>
        <w:r w:rsidRPr="00A509A6" w:rsidDel="00045B0D">
          <w:delText>of</w:delText>
        </w:r>
        <w:r w:rsidDel="00045B0D">
          <w:delText xml:space="preserve"> the incoming SIP INVITE request, shall </w:delText>
        </w:r>
        <w:r w:rsidRPr="00A509A6" w:rsidDel="00045B0D">
          <w:rPr>
            <w:rFonts w:eastAsia="SimSun"/>
          </w:rPr>
          <w:delText>generate a SIP OPTIONS request according to 3GPP TS 24.229 [4] and the IETF RFC 3261 [24] populated as follows:</w:delText>
        </w:r>
      </w:del>
    </w:p>
    <w:p w14:paraId="7DDBD528" w14:textId="723EFF1A" w:rsidR="00045B0D" w:rsidDel="00045B0D" w:rsidRDefault="00045B0D" w:rsidP="00045B0D">
      <w:pPr>
        <w:pStyle w:val="B2"/>
        <w:rPr>
          <w:del w:id="21" w:author="PiroardFrancois3" w:date="2022-10-20T11:59:00Z"/>
        </w:rPr>
      </w:pPr>
      <w:del w:id="22" w:author="PiroardFrancois3" w:date="2022-10-20T11:59:00Z">
        <w:r w:rsidDel="00045B0D">
          <w:delText>a)</w:delText>
        </w:r>
        <w:r w:rsidDel="00045B0D">
          <w:tab/>
        </w:r>
        <w:r w:rsidRPr="0073469F" w:rsidDel="00045B0D">
          <w:delText xml:space="preserve">shall </w:delText>
        </w:r>
        <w:r w:rsidDel="00045B0D">
          <w:delText xml:space="preserve">set </w:delText>
        </w:r>
        <w:r w:rsidRPr="0073469F" w:rsidDel="00045B0D">
          <w:delText xml:space="preserve">the Request-URI </w:delText>
        </w:r>
        <w:r w:rsidDel="00045B0D">
          <w:delText xml:space="preserve">to the public service identity of the non-controlling MCPTT function associated with the MCPTT group ID which was present </w:delText>
        </w:r>
        <w:r w:rsidRPr="00A509A6" w:rsidDel="00045B0D">
          <w:delText xml:space="preserve">in </w:delText>
        </w:r>
        <w:r w:rsidRPr="00A509A6" w:rsidDel="00045B0D">
          <w:rPr>
            <w:rFonts w:eastAsia="SimSun"/>
          </w:rPr>
          <w:delText xml:space="preserve">the &lt;associated-group-id&gt; element in the application/vnd.3gpp.mcptt-info+xml MIME body </w:delText>
        </w:r>
        <w:r w:rsidRPr="00A509A6" w:rsidDel="00045B0D">
          <w:delText>of</w:delText>
        </w:r>
        <w:r w:rsidDel="00045B0D">
          <w:delText xml:space="preserve"> the incoming SIP INVITE request</w:delText>
        </w:r>
        <w:r w:rsidRPr="0073469F" w:rsidDel="00045B0D">
          <w:delText>;</w:delText>
        </w:r>
      </w:del>
    </w:p>
    <w:p w14:paraId="758D4AC0" w14:textId="65C15F80" w:rsidR="00045B0D" w:rsidDel="00045B0D" w:rsidRDefault="00045B0D" w:rsidP="00045B0D">
      <w:pPr>
        <w:pStyle w:val="NO"/>
        <w:rPr>
          <w:del w:id="23" w:author="PiroardFrancois3" w:date="2022-10-20T11:59:00Z"/>
        </w:rPr>
      </w:pPr>
      <w:del w:id="24" w:author="PiroardFrancois3" w:date="2022-10-20T11:59:00Z">
        <w:r w:rsidDel="00045B0D">
          <w:delText>NOTE 1:</w:delText>
        </w:r>
        <w:r w:rsidDel="00045B0D">
          <w:tab/>
          <w:delText>The public service identity can identify the non-controlling MCPTT function in the primary MCPTT system or in a partner MCPTT system.</w:delText>
        </w:r>
      </w:del>
    </w:p>
    <w:p w14:paraId="4879A541" w14:textId="422DBFE5" w:rsidR="00045B0D" w:rsidDel="00045B0D" w:rsidRDefault="00045B0D" w:rsidP="00045B0D">
      <w:pPr>
        <w:pStyle w:val="NO"/>
        <w:rPr>
          <w:del w:id="25" w:author="PiroardFrancois3" w:date="2022-10-20T11:59:00Z"/>
        </w:rPr>
      </w:pPr>
      <w:del w:id="26" w:author="PiroardFrancois3" w:date="2022-10-20T11:59:00Z">
        <w:r w:rsidDel="00045B0D">
          <w:delText>NOTE 2:</w:delText>
        </w:r>
        <w:r w:rsidDel="00045B0D">
          <w:tab/>
          <w:delText>If the non-controlling MCPTT function is in a partner MCPTT system in a different trust domain, then the public service identity can identify the MCPTT gateway server that acts as an entry point in the partner MCPTT system from the primary MCPTT system.</w:delText>
        </w:r>
      </w:del>
    </w:p>
    <w:p w14:paraId="7DC5920A" w14:textId="38EDD5AA" w:rsidR="00045B0D" w:rsidDel="00045B0D" w:rsidRDefault="00045B0D" w:rsidP="00045B0D">
      <w:pPr>
        <w:pStyle w:val="NO"/>
        <w:rPr>
          <w:del w:id="27" w:author="PiroardFrancois3" w:date="2022-10-20T11:59:00Z"/>
        </w:rPr>
      </w:pPr>
      <w:del w:id="28" w:author="PiroardFrancois3" w:date="2022-10-20T11:59:00Z">
        <w:r w:rsidDel="00045B0D">
          <w:delText>NOTE 3:</w:delText>
        </w:r>
        <w:r w:rsidDel="00045B0D">
          <w:tab/>
          <w:delText>If the non-controlling MCPTT function is in a partner MCPTT system in a different trust domain, then the primary MCPTT system can route the SIP request through an MCPTT gateway server that acts as an exit point from the primary MCPTT system to the partner MCPTT system</w:delText>
        </w:r>
      </w:del>
    </w:p>
    <w:p w14:paraId="1F808B43" w14:textId="1BA47341" w:rsidR="00045B0D" w:rsidRPr="00BE4B01" w:rsidDel="00045B0D" w:rsidRDefault="00045B0D" w:rsidP="00045B0D">
      <w:pPr>
        <w:pStyle w:val="NO"/>
        <w:rPr>
          <w:del w:id="29" w:author="PiroardFrancois3" w:date="2022-10-20T11:59:00Z"/>
        </w:rPr>
      </w:pPr>
      <w:del w:id="30" w:author="PiroardFrancois3" w:date="2022-10-20T11:59:00Z">
        <w:r w:rsidDel="00045B0D">
          <w:delText>NOTE 4:</w:delText>
        </w:r>
        <w:r w:rsidDel="00045B0D">
          <w:tab/>
          <w:delText>How the controlling MCPTT function determines the public service identity of the non-controlling MCPTT function associated with the targeted MCPTT group ID or of the MCPTT gateway server in the partner MCPTT system is out of the scope of the present document.</w:delText>
        </w:r>
      </w:del>
    </w:p>
    <w:p w14:paraId="216B461C" w14:textId="3252ECE6" w:rsidR="00045B0D" w:rsidDel="00045B0D" w:rsidRDefault="00045B0D" w:rsidP="00045B0D">
      <w:pPr>
        <w:pStyle w:val="NO"/>
        <w:rPr>
          <w:del w:id="31" w:author="PiroardFrancois3" w:date="2022-10-20T11:59:00Z"/>
          <w:rFonts w:eastAsia="SimSun"/>
          <w:lang w:eastAsia="x-none"/>
        </w:rPr>
      </w:pPr>
      <w:del w:id="32" w:author="PiroardFrancois3" w:date="2022-10-20T11:59:00Z">
        <w:r w:rsidDel="00045B0D">
          <w:delText>NOTE 5:</w:delText>
        </w:r>
        <w:r w:rsidDel="00045B0D">
          <w:tab/>
          <w:delText>How the primary MCPTT system routes the SIP request through an exit MCPTT gateway server is out of the scope of the present document.</w:delText>
        </w:r>
      </w:del>
    </w:p>
    <w:p w14:paraId="2B6D5F90" w14:textId="779B793B" w:rsidR="00045B0D" w:rsidDel="00045B0D" w:rsidRDefault="00045B0D" w:rsidP="00045B0D">
      <w:pPr>
        <w:pStyle w:val="B2"/>
        <w:rPr>
          <w:del w:id="33" w:author="PiroardFrancois3" w:date="2022-10-20T11:59:00Z"/>
        </w:rPr>
      </w:pPr>
      <w:del w:id="34" w:author="PiroardFrancois3" w:date="2022-10-20T11:59:00Z">
        <w:r w:rsidDel="00045B0D">
          <w:delText>b)</w:delText>
        </w:r>
        <w:r w:rsidDel="00045B0D">
          <w:tab/>
        </w:r>
        <w:r w:rsidRPr="0073469F" w:rsidDel="00045B0D">
          <w:rPr>
            <w:lang w:eastAsia="ko-KR"/>
          </w:rPr>
          <w:delText>shall include the ICSI value "urn:urn-7:3gpp-service.ims.icsi.mcptt" (coded as specified in 3GPP TS 24.</w:delText>
        </w:r>
        <w:r w:rsidRPr="0073469F" w:rsidDel="00045B0D">
          <w:delText>229</w:delText>
        </w:r>
        <w:r w:rsidRPr="0073469F" w:rsidDel="00045B0D">
          <w:rPr>
            <w:lang w:eastAsia="ko-KR"/>
          </w:rPr>
          <w:delText> [4]), in a P-Asserted-Service-Id header field according to IETF RFC 6050 [9</w:delText>
        </w:r>
        <w:r w:rsidDel="00045B0D">
          <w:rPr>
            <w:lang w:eastAsia="ko-KR"/>
          </w:rPr>
          <w:delText>]</w:delText>
        </w:r>
        <w:r w:rsidRPr="0073469F" w:rsidDel="00045B0D">
          <w:rPr>
            <w:lang w:eastAsia="ko-KR"/>
          </w:rPr>
          <w:delText>;</w:delText>
        </w:r>
      </w:del>
    </w:p>
    <w:p w14:paraId="1DF7E46B" w14:textId="6772ACB5" w:rsidR="00045B0D" w:rsidRPr="00A509A6" w:rsidDel="00045B0D" w:rsidRDefault="00045B0D" w:rsidP="00045B0D">
      <w:pPr>
        <w:pStyle w:val="B2"/>
        <w:rPr>
          <w:del w:id="35" w:author="PiroardFrancois3" w:date="2022-10-20T11:59:00Z"/>
          <w:rFonts w:eastAsia="SimSun"/>
        </w:rPr>
      </w:pPr>
      <w:del w:id="36" w:author="PiroardFrancois3" w:date="2022-10-20T11:59:00Z">
        <w:r w:rsidDel="00045B0D">
          <w:delText>c)</w:delText>
        </w:r>
        <w:r w:rsidDel="00045B0D">
          <w:tab/>
        </w:r>
        <w:r w:rsidRPr="0073469F" w:rsidDel="00045B0D">
          <w:rPr>
            <w:rFonts w:eastAsia="SimSun"/>
          </w:rPr>
          <w:delText xml:space="preserve">shall </w:delText>
        </w:r>
        <w:r w:rsidRPr="003761B8" w:rsidDel="00045B0D">
          <w:delText>include</w:delText>
        </w:r>
        <w:r w:rsidRPr="0073469F" w:rsidDel="00045B0D">
          <w:rPr>
            <w:rFonts w:eastAsia="SimSun"/>
          </w:rPr>
          <w:delText xml:space="preserve"> </w:delText>
        </w:r>
        <w:r w:rsidDel="00045B0D">
          <w:rPr>
            <w:rFonts w:eastAsia="SimSun"/>
          </w:rPr>
          <w:delText xml:space="preserve">in </w:delText>
        </w:r>
        <w:r w:rsidRPr="0073469F" w:rsidDel="00045B0D">
          <w:rPr>
            <w:rFonts w:eastAsia="SimSun"/>
          </w:rPr>
          <w:delText xml:space="preserve">the </w:delText>
        </w:r>
        <w:r w:rsidRPr="0073469F" w:rsidDel="00045B0D">
          <w:rPr>
            <w:lang w:eastAsia="ko-KR"/>
          </w:rPr>
          <w:delText>P-Asserted-Identity header field, the public service identity of the controlling MCPTT function</w:delText>
        </w:r>
        <w:r w:rsidDel="00045B0D">
          <w:rPr>
            <w:lang w:eastAsia="ko-KR"/>
          </w:rPr>
          <w:delText>;</w:delText>
        </w:r>
      </w:del>
    </w:p>
    <w:p w14:paraId="4A028CD3" w14:textId="6A9CD808" w:rsidR="00045B0D" w:rsidRPr="00A509A6" w:rsidDel="00045B0D" w:rsidRDefault="00045B0D" w:rsidP="00045B0D">
      <w:pPr>
        <w:pStyle w:val="B2"/>
        <w:rPr>
          <w:del w:id="37" w:author="PiroardFrancois3" w:date="2022-10-20T11:59:00Z"/>
          <w:rFonts w:eastAsia="SimSun"/>
        </w:rPr>
      </w:pPr>
      <w:del w:id="38" w:author="PiroardFrancois3" w:date="2022-10-20T11:59:00Z">
        <w:r w:rsidRPr="00A509A6" w:rsidDel="00045B0D">
          <w:rPr>
            <w:rFonts w:eastAsia="SimSun"/>
          </w:rPr>
          <w:delText>d)</w:delText>
        </w:r>
        <w:r w:rsidRPr="00A509A6" w:rsidDel="00045B0D">
          <w:rPr>
            <w:rFonts w:eastAsia="SimSun"/>
          </w:rPr>
          <w:tab/>
          <w:delText xml:space="preserve">shall </w:delText>
        </w:r>
        <w:r w:rsidRPr="003761B8" w:rsidDel="00045B0D">
          <w:delText>include</w:delText>
        </w:r>
        <w:r w:rsidRPr="00A509A6" w:rsidDel="00045B0D">
          <w:rPr>
            <w:rFonts w:eastAsia="SimSun"/>
          </w:rPr>
          <w:delText xml:space="preserve"> an application/vnd.3gpp.mcptt-info+xml MIME body where:</w:delText>
        </w:r>
      </w:del>
    </w:p>
    <w:p w14:paraId="5EE15E15" w14:textId="663B3FE8" w:rsidR="00045B0D" w:rsidDel="00045B0D" w:rsidRDefault="00045B0D" w:rsidP="00045B0D">
      <w:pPr>
        <w:pStyle w:val="B3"/>
        <w:rPr>
          <w:del w:id="39" w:author="PiroardFrancois3" w:date="2022-10-20T11:59:00Z"/>
        </w:rPr>
      </w:pPr>
      <w:del w:id="40" w:author="PiroardFrancois3" w:date="2022-10-20T11:59:00Z">
        <w:r w:rsidRPr="00A509A6" w:rsidDel="00045B0D">
          <w:rPr>
            <w:rFonts w:eastAsia="SimSun"/>
          </w:rPr>
          <w:delText>i)</w:delText>
        </w:r>
        <w:r w:rsidRPr="00A509A6" w:rsidDel="00045B0D">
          <w:rPr>
            <w:rFonts w:eastAsia="SimSun"/>
          </w:rPr>
          <w:tab/>
        </w:r>
        <w:r w:rsidDel="00045B0D">
          <w:rPr>
            <w:rFonts w:eastAsia="SimSun"/>
          </w:rPr>
          <w:delText>the &lt;mcptt-request-uri&gt; element</w:delText>
        </w:r>
        <w:r w:rsidRPr="00A509A6" w:rsidDel="00045B0D">
          <w:rPr>
            <w:rFonts w:eastAsia="SimSun"/>
          </w:rPr>
          <w:delText xml:space="preserve"> shall be set to the value of the &lt;associated-group-id&gt; element in the application/vnd.3gpp.mcptt-info+xml MIME body </w:delText>
        </w:r>
        <w:r w:rsidRPr="00A509A6" w:rsidDel="00045B0D">
          <w:delText>of</w:delText>
        </w:r>
        <w:r w:rsidDel="00045B0D">
          <w:delText xml:space="preserve"> the incoming SIP INVITE request; and</w:delText>
        </w:r>
      </w:del>
    </w:p>
    <w:p w14:paraId="06E326E5" w14:textId="204A7AD4" w:rsidR="00045B0D" w:rsidDel="00045B0D" w:rsidRDefault="00045B0D" w:rsidP="00045B0D">
      <w:pPr>
        <w:pStyle w:val="B3"/>
        <w:rPr>
          <w:del w:id="41" w:author="PiroardFrancois3" w:date="2022-10-20T11:59:00Z"/>
        </w:rPr>
      </w:pPr>
      <w:del w:id="42" w:author="PiroardFrancois3" w:date="2022-10-20T11:59:00Z">
        <w:r w:rsidDel="00045B0D">
          <w:delText>ii)</w:delText>
        </w:r>
        <w:r w:rsidDel="00045B0D">
          <w:tab/>
          <w:delText xml:space="preserve">the &lt;mcptt-calling-user-id&gt; element is set to the same value as in the &lt;mcptt-calling-user-id&gt; element in the application/vnd.3gpp.mcptt-info+xml MIME body </w:delText>
        </w:r>
        <w:r w:rsidRPr="00A509A6" w:rsidDel="00045B0D">
          <w:delText>of</w:delText>
        </w:r>
        <w:r w:rsidDel="00045B0D">
          <w:delText xml:space="preserve"> the incoming SIP INVITE request;</w:delText>
        </w:r>
      </w:del>
    </w:p>
    <w:p w14:paraId="5357DBCF" w14:textId="550BBD68" w:rsidR="00045B0D" w:rsidRPr="0073469F" w:rsidDel="00045B0D" w:rsidRDefault="00045B0D" w:rsidP="00045B0D">
      <w:pPr>
        <w:pStyle w:val="B2"/>
        <w:rPr>
          <w:del w:id="43" w:author="PiroardFrancois3" w:date="2022-10-20T11:59:00Z"/>
          <w:lang w:eastAsia="ko-KR"/>
        </w:rPr>
      </w:pPr>
      <w:del w:id="44" w:author="PiroardFrancois3" w:date="2022-10-20T11:59:00Z">
        <w:r w:rsidDel="00045B0D">
          <w:rPr>
            <w:lang w:eastAsia="ko-KR"/>
          </w:rPr>
          <w:delText>e</w:delText>
        </w:r>
        <w:r w:rsidRPr="0073469F" w:rsidDel="00045B0D">
          <w:rPr>
            <w:lang w:eastAsia="ko-KR"/>
          </w:rPr>
          <w:delText>)</w:delText>
        </w:r>
        <w:r w:rsidRPr="0073469F" w:rsidDel="00045B0D">
          <w:rPr>
            <w:lang w:eastAsia="ko-KR"/>
          </w:rPr>
          <w:tab/>
        </w:r>
        <w:r w:rsidRPr="0073469F" w:rsidDel="00045B0D">
          <w:delText>shall</w:delText>
        </w:r>
        <w:r w:rsidRPr="0073469F" w:rsidDel="00045B0D">
          <w:rPr>
            <w:lang w:eastAsia="ko-KR"/>
          </w:rPr>
          <w:delText xml:space="preserve"> include the following in the Contact header field:</w:delText>
        </w:r>
      </w:del>
    </w:p>
    <w:p w14:paraId="6C986C03" w14:textId="31573BBD" w:rsidR="00045B0D" w:rsidRPr="0073469F" w:rsidDel="00045B0D" w:rsidRDefault="00045B0D" w:rsidP="00045B0D">
      <w:pPr>
        <w:pStyle w:val="B3"/>
        <w:rPr>
          <w:del w:id="45" w:author="PiroardFrancois3" w:date="2022-10-20T11:59:00Z"/>
        </w:rPr>
      </w:pPr>
      <w:del w:id="46" w:author="PiroardFrancois3" w:date="2022-10-20T11:59:00Z">
        <w:r w:rsidDel="00045B0D">
          <w:delText>i</w:delText>
        </w:r>
        <w:r w:rsidRPr="0073469F" w:rsidDel="00045B0D">
          <w:delText>)</w:delText>
        </w:r>
        <w:r w:rsidRPr="0073469F" w:rsidDel="00045B0D">
          <w:tab/>
          <w:delText>the g.3gpp.mcptt media feature tag;</w:delText>
        </w:r>
        <w:r w:rsidDel="00045B0D">
          <w:delText xml:space="preserve"> and</w:delText>
        </w:r>
      </w:del>
    </w:p>
    <w:p w14:paraId="2E74AACC" w14:textId="3B2282FF" w:rsidR="00045B0D" w:rsidRPr="00A509A6" w:rsidDel="00045B0D" w:rsidRDefault="00045B0D" w:rsidP="00045B0D">
      <w:pPr>
        <w:pStyle w:val="B3"/>
        <w:rPr>
          <w:del w:id="47" w:author="PiroardFrancois3" w:date="2022-10-20T11:59:00Z"/>
        </w:rPr>
      </w:pPr>
      <w:del w:id="48" w:author="PiroardFrancois3" w:date="2022-10-20T11:59:00Z">
        <w:r w:rsidDel="00045B0D">
          <w:delText>ii</w:delText>
        </w:r>
        <w:r w:rsidRPr="0073469F" w:rsidDel="00045B0D">
          <w:delText>)</w:delText>
        </w:r>
        <w:r w:rsidRPr="0073469F" w:rsidDel="00045B0D">
          <w:tab/>
          <w:delText xml:space="preserve">the </w:delText>
        </w:r>
        <w:r w:rsidRPr="0073469F" w:rsidDel="00045B0D">
          <w:rPr>
            <w:rFonts w:eastAsia="SimSun"/>
            <w:lang w:eastAsia="zh-CN"/>
          </w:rPr>
          <w:delText>g.</w:delText>
        </w:r>
        <w:r w:rsidRPr="0073469F" w:rsidDel="00045B0D">
          <w:rPr>
            <w:rFonts w:eastAsia="SimSun"/>
          </w:rPr>
          <w:delText>3gpp</w:delText>
        </w:r>
        <w:r w:rsidRPr="0073469F" w:rsidDel="00045B0D">
          <w:rPr>
            <w:rFonts w:eastAsia="SimSun"/>
            <w:lang w:eastAsia="zh-CN"/>
          </w:rPr>
          <w:delText>.icsi-ref</w:delText>
        </w:r>
        <w:r w:rsidRPr="0073469F" w:rsidDel="00045B0D">
          <w:delText xml:space="preserve"> media feature tag containing the value of "urn:urn-7:3gpp-service.ims.icsi.mcptt"</w:delText>
        </w:r>
        <w:r w:rsidRPr="00A509A6" w:rsidDel="00045B0D">
          <w:delText>; and</w:delText>
        </w:r>
      </w:del>
    </w:p>
    <w:p w14:paraId="4CC929C1" w14:textId="76E19EB4" w:rsidR="00045B0D" w:rsidRPr="00A509A6" w:rsidDel="00045B0D" w:rsidRDefault="00045B0D" w:rsidP="00045B0D">
      <w:pPr>
        <w:pStyle w:val="B2"/>
        <w:rPr>
          <w:del w:id="49" w:author="PiroardFrancois3" w:date="2022-10-20T11:59:00Z"/>
        </w:rPr>
      </w:pPr>
      <w:del w:id="50" w:author="PiroardFrancois3" w:date="2022-10-20T11:59:00Z">
        <w:r w:rsidRPr="00A509A6" w:rsidDel="00045B0D">
          <w:delText>f)</w:delText>
        </w:r>
        <w:r w:rsidRPr="00A509A6" w:rsidDel="00045B0D">
          <w:tab/>
          <w:delText>send the SIP OPTIONS request as specified in 3GPP TS 24.229 [4]; and</w:delText>
        </w:r>
      </w:del>
    </w:p>
    <w:p w14:paraId="5C539C31" w14:textId="0A3EA183" w:rsidR="00045B0D" w:rsidRPr="00A509A6" w:rsidDel="00045B0D" w:rsidRDefault="00045B0D" w:rsidP="00045B0D">
      <w:pPr>
        <w:pStyle w:val="B1"/>
        <w:rPr>
          <w:del w:id="51" w:author="PiroardFrancois3" w:date="2022-10-20T11:59:00Z"/>
        </w:rPr>
      </w:pPr>
      <w:del w:id="52" w:author="PiroardFrancois3" w:date="2022-10-20T11:59:00Z">
        <w:r w:rsidRPr="00A509A6" w:rsidDel="00045B0D">
          <w:rPr>
            <w:rFonts w:eastAsia="SimSun"/>
          </w:rPr>
          <w:delText>2)</w:delText>
        </w:r>
        <w:r w:rsidRPr="00A509A6" w:rsidDel="00045B0D">
          <w:rPr>
            <w:rFonts w:eastAsia="SimSun"/>
          </w:rPr>
          <w:tab/>
          <w:delText xml:space="preserve">if the &lt;associated-group-id&gt; element is not included in the application/vnd.3gpp.mcptt-info+xml MIME body </w:delText>
        </w:r>
        <w:r w:rsidRPr="00A509A6" w:rsidDel="00045B0D">
          <w:delText>of</w:delText>
        </w:r>
        <w:r w:rsidDel="00045B0D">
          <w:delText xml:space="preserve"> the incoming SIP INVITE request, </w:delText>
        </w:r>
        <w:r w:rsidRPr="00A509A6" w:rsidDel="00045B0D">
          <w:rPr>
            <w:lang w:eastAsia="ko-KR"/>
          </w:rPr>
          <w:delText>shall for each constituent MCPTT group ID in</w:delText>
        </w:r>
        <w:r w:rsidRPr="001E0C06" w:rsidDel="00045B0D">
          <w:delText xml:space="preserve"> the &lt;constituent-MCPTT-group-ID&gt; elemen</w:delText>
        </w:r>
        <w:r w:rsidRPr="00A509A6" w:rsidDel="00045B0D">
          <w:delText xml:space="preserve">t not homed at the controlling MCPTT function </w:delText>
        </w:r>
        <w:r w:rsidRPr="00A509A6" w:rsidDel="00045B0D">
          <w:rPr>
            <w:rFonts w:eastAsia="SimSun"/>
          </w:rPr>
          <w:delText>generate a SIP OPTIONS request according to 3GPP TS 24.229 [4] and IETF RFC 3261 [24]</w:delText>
        </w:r>
        <w:r w:rsidRPr="00A509A6" w:rsidDel="00045B0D">
          <w:delText xml:space="preserve"> populated as follows:</w:delText>
        </w:r>
      </w:del>
    </w:p>
    <w:p w14:paraId="0E9BDDCB" w14:textId="277D36E8" w:rsidR="00045B0D" w:rsidDel="00045B0D" w:rsidRDefault="00045B0D" w:rsidP="00045B0D">
      <w:pPr>
        <w:pStyle w:val="B2"/>
        <w:rPr>
          <w:del w:id="53" w:author="PiroardFrancois3" w:date="2022-10-20T11:59:00Z"/>
        </w:rPr>
      </w:pPr>
      <w:del w:id="54" w:author="PiroardFrancois3" w:date="2022-10-20T11:59:00Z">
        <w:r w:rsidRPr="00A509A6" w:rsidDel="00045B0D">
          <w:rPr>
            <w:lang w:eastAsia="ko-KR"/>
          </w:rPr>
          <w:delText>a)</w:delText>
        </w:r>
        <w:r w:rsidRPr="00A509A6" w:rsidDel="00045B0D">
          <w:rPr>
            <w:lang w:eastAsia="ko-KR"/>
          </w:rPr>
          <w:tab/>
        </w:r>
        <w:r w:rsidRPr="0073469F" w:rsidDel="00045B0D">
          <w:delText xml:space="preserve">shall </w:delText>
        </w:r>
        <w:r w:rsidDel="00045B0D">
          <w:delText xml:space="preserve">set </w:delText>
        </w:r>
        <w:r w:rsidRPr="0073469F" w:rsidDel="00045B0D">
          <w:delText xml:space="preserve">the Request-URI </w:delText>
        </w:r>
        <w:r w:rsidDel="00045B0D">
          <w:delText xml:space="preserve">to the public service identity of the non-controlling MCPTT function associated with the MCPTT group ID in the </w:delText>
        </w:r>
        <w:r w:rsidRPr="001E0C06" w:rsidDel="00045B0D">
          <w:delText>&lt;constituent-MCPTT-group-ID&gt; elemen</w:delText>
        </w:r>
        <w:r w:rsidRPr="00A509A6" w:rsidDel="00045B0D">
          <w:delText>t</w:delText>
        </w:r>
        <w:r w:rsidRPr="0073469F" w:rsidDel="00045B0D">
          <w:delText>;</w:delText>
        </w:r>
      </w:del>
    </w:p>
    <w:p w14:paraId="0C986DFF" w14:textId="09B01BE8" w:rsidR="00045B0D" w:rsidDel="00045B0D" w:rsidRDefault="00045B0D" w:rsidP="00045B0D">
      <w:pPr>
        <w:pStyle w:val="NO"/>
        <w:rPr>
          <w:del w:id="55" w:author="PiroardFrancois3" w:date="2022-10-20T11:59:00Z"/>
        </w:rPr>
      </w:pPr>
      <w:del w:id="56" w:author="PiroardFrancois3" w:date="2022-10-20T11:59:00Z">
        <w:r w:rsidDel="00045B0D">
          <w:lastRenderedPageBreak/>
          <w:delText>NOTE 6:</w:delText>
        </w:r>
        <w:r w:rsidDel="00045B0D">
          <w:tab/>
          <w:delText>The public service identity can identify the non-controlling MCPTT function in the primary MCPTT system or in a partner MCPTT system.</w:delText>
        </w:r>
      </w:del>
    </w:p>
    <w:p w14:paraId="4EC07A6C" w14:textId="4971C73A" w:rsidR="00045B0D" w:rsidDel="00045B0D" w:rsidRDefault="00045B0D" w:rsidP="00045B0D">
      <w:pPr>
        <w:pStyle w:val="NO"/>
        <w:rPr>
          <w:del w:id="57" w:author="PiroardFrancois3" w:date="2022-10-20T11:59:00Z"/>
        </w:rPr>
      </w:pPr>
      <w:del w:id="58" w:author="PiroardFrancois3" w:date="2022-10-20T11:59:00Z">
        <w:r w:rsidDel="00045B0D">
          <w:delText>NOTE 7:</w:delText>
        </w:r>
        <w:r w:rsidDel="00045B0D">
          <w:tab/>
          <w:delText>If the non-controlling MCPTT function is in a partner MCPTT system in a different trust domain, then the public service identity can identify the MCPTT gateway server that acts as an entry point in the partner MCPTT system from the primary MCPTT system.</w:delText>
        </w:r>
      </w:del>
    </w:p>
    <w:p w14:paraId="49255035" w14:textId="4A9C1C57" w:rsidR="00045B0D" w:rsidDel="00045B0D" w:rsidRDefault="00045B0D" w:rsidP="00045B0D">
      <w:pPr>
        <w:pStyle w:val="NO"/>
        <w:rPr>
          <w:del w:id="59" w:author="PiroardFrancois3" w:date="2022-10-20T11:59:00Z"/>
        </w:rPr>
      </w:pPr>
      <w:del w:id="60" w:author="PiroardFrancois3" w:date="2022-10-20T11:59:00Z">
        <w:r w:rsidDel="00045B0D">
          <w:delText>NOTE 8:</w:delText>
        </w:r>
        <w:r w:rsidDel="00045B0D">
          <w:tab/>
          <w:delText>If the non-controlling MCPTT function is in a partner MCPTT system in a different trust domain, then the primary MCPTT system can route the SIP request through an MCPTT gateway server that acts as an exit point from the primary MCPTT system to the partner MCPTT system</w:delText>
        </w:r>
      </w:del>
    </w:p>
    <w:p w14:paraId="3782EC54" w14:textId="7457BEDB" w:rsidR="00045B0D" w:rsidRPr="00BE4B01" w:rsidDel="00045B0D" w:rsidRDefault="00045B0D" w:rsidP="00045B0D">
      <w:pPr>
        <w:pStyle w:val="NO"/>
        <w:rPr>
          <w:del w:id="61" w:author="PiroardFrancois3" w:date="2022-10-20T11:59:00Z"/>
        </w:rPr>
      </w:pPr>
      <w:del w:id="62" w:author="PiroardFrancois3" w:date="2022-10-20T11:59:00Z">
        <w:r w:rsidDel="00045B0D">
          <w:delText>NOTE 9:</w:delText>
        </w:r>
        <w:r w:rsidDel="00045B0D">
          <w:tab/>
          <w:delText>How the controlling MCPTT function determines the public service identity of the non-controlling MCPTT function associated with the targeted MCPTT group ID or of the MCPTT gateway server in the partner MCPTT system is out of the scope of the present document.</w:delText>
        </w:r>
      </w:del>
    </w:p>
    <w:p w14:paraId="34B11BA6" w14:textId="25985849" w:rsidR="00045B0D" w:rsidDel="00045B0D" w:rsidRDefault="00045B0D" w:rsidP="00045B0D">
      <w:pPr>
        <w:pStyle w:val="NO"/>
        <w:rPr>
          <w:del w:id="63" w:author="PiroardFrancois3" w:date="2022-10-20T11:59:00Z"/>
          <w:rFonts w:eastAsia="SimSun"/>
          <w:lang w:eastAsia="x-none"/>
        </w:rPr>
      </w:pPr>
      <w:del w:id="64" w:author="PiroardFrancois3" w:date="2022-10-20T11:59:00Z">
        <w:r w:rsidDel="00045B0D">
          <w:delText>NOTE 10:</w:delText>
        </w:r>
        <w:r w:rsidDel="00045B0D">
          <w:tab/>
          <w:delText>How the primary MCPTT system routes the SIP request through an exit MCPTT gateway server is out of the scope of the present document.</w:delText>
        </w:r>
      </w:del>
    </w:p>
    <w:p w14:paraId="097E6D93" w14:textId="027664E4" w:rsidR="00045B0D" w:rsidDel="00045B0D" w:rsidRDefault="00045B0D" w:rsidP="00045B0D">
      <w:pPr>
        <w:pStyle w:val="B2"/>
        <w:rPr>
          <w:del w:id="65" w:author="PiroardFrancois3" w:date="2022-10-20T11:59:00Z"/>
        </w:rPr>
      </w:pPr>
      <w:del w:id="66" w:author="PiroardFrancois3" w:date="2022-10-20T11:59:00Z">
        <w:r w:rsidDel="00045B0D">
          <w:delText>b)</w:delText>
        </w:r>
        <w:r w:rsidDel="00045B0D">
          <w:tab/>
        </w:r>
        <w:r w:rsidRPr="0073469F" w:rsidDel="00045B0D">
          <w:delText>shall</w:delText>
        </w:r>
        <w:r w:rsidRPr="0073469F" w:rsidDel="00045B0D">
          <w:rPr>
            <w:lang w:eastAsia="ko-KR"/>
          </w:rPr>
          <w:delText xml:space="preserve"> include the ICSI value "urn:urn-7:3gpp-service.ims.icsi.mcptt" (coded as specified in 3GPP TS 24.</w:delText>
        </w:r>
        <w:r w:rsidRPr="0073469F" w:rsidDel="00045B0D">
          <w:delText>229</w:delText>
        </w:r>
        <w:r w:rsidRPr="0073469F" w:rsidDel="00045B0D">
          <w:rPr>
            <w:lang w:eastAsia="ko-KR"/>
          </w:rPr>
          <w:delText> [4]), in a P-Asserted-Service-Id header field according to IETF RFC 6050 [9</w:delText>
        </w:r>
        <w:r w:rsidDel="00045B0D">
          <w:rPr>
            <w:lang w:eastAsia="ko-KR"/>
          </w:rPr>
          <w:delText>]</w:delText>
        </w:r>
        <w:r w:rsidRPr="0073469F" w:rsidDel="00045B0D">
          <w:rPr>
            <w:lang w:eastAsia="ko-KR"/>
          </w:rPr>
          <w:delText>;</w:delText>
        </w:r>
      </w:del>
    </w:p>
    <w:p w14:paraId="523E51B4" w14:textId="4F59491B" w:rsidR="00045B0D" w:rsidRPr="00A509A6" w:rsidDel="00045B0D" w:rsidRDefault="00045B0D" w:rsidP="00045B0D">
      <w:pPr>
        <w:pStyle w:val="B2"/>
        <w:rPr>
          <w:del w:id="67" w:author="PiroardFrancois3" w:date="2022-10-20T11:59:00Z"/>
          <w:rFonts w:eastAsia="SimSun"/>
        </w:rPr>
      </w:pPr>
      <w:del w:id="68" w:author="PiroardFrancois3" w:date="2022-10-20T11:59:00Z">
        <w:r w:rsidDel="00045B0D">
          <w:delText>c)</w:delText>
        </w:r>
        <w:r w:rsidDel="00045B0D">
          <w:tab/>
        </w:r>
        <w:r w:rsidRPr="005539E2" w:rsidDel="00045B0D">
          <w:delText>shall</w:delText>
        </w:r>
        <w:r w:rsidRPr="0073469F" w:rsidDel="00045B0D">
          <w:rPr>
            <w:rFonts w:eastAsia="SimSun"/>
          </w:rPr>
          <w:delText xml:space="preserve"> </w:delText>
        </w:r>
        <w:r w:rsidRPr="00BA1EE0" w:rsidDel="00045B0D">
          <w:delText>include</w:delText>
        </w:r>
        <w:r w:rsidRPr="0073469F" w:rsidDel="00045B0D">
          <w:rPr>
            <w:rFonts w:eastAsia="SimSun"/>
          </w:rPr>
          <w:delText xml:space="preserve"> </w:delText>
        </w:r>
        <w:r w:rsidDel="00045B0D">
          <w:rPr>
            <w:rFonts w:eastAsia="SimSun"/>
          </w:rPr>
          <w:delText xml:space="preserve">in </w:delText>
        </w:r>
        <w:r w:rsidRPr="0073469F" w:rsidDel="00045B0D">
          <w:rPr>
            <w:rFonts w:eastAsia="SimSun"/>
          </w:rPr>
          <w:delText xml:space="preserve">the </w:delText>
        </w:r>
        <w:r w:rsidRPr="0073469F" w:rsidDel="00045B0D">
          <w:rPr>
            <w:lang w:eastAsia="ko-KR"/>
          </w:rPr>
          <w:delText>P-Asserted-Identity header field, the public service identity of the controlling MCPTT function</w:delText>
        </w:r>
        <w:r w:rsidDel="00045B0D">
          <w:rPr>
            <w:lang w:eastAsia="ko-KR"/>
          </w:rPr>
          <w:delText>;</w:delText>
        </w:r>
      </w:del>
    </w:p>
    <w:p w14:paraId="3BD15429" w14:textId="0F88D5E6" w:rsidR="00045B0D" w:rsidRPr="00A509A6" w:rsidDel="00045B0D" w:rsidRDefault="00045B0D" w:rsidP="00045B0D">
      <w:pPr>
        <w:pStyle w:val="B2"/>
        <w:rPr>
          <w:del w:id="69" w:author="PiroardFrancois3" w:date="2022-10-20T11:59:00Z"/>
          <w:rFonts w:eastAsia="SimSun"/>
        </w:rPr>
      </w:pPr>
      <w:del w:id="70" w:author="PiroardFrancois3" w:date="2022-10-20T11:59:00Z">
        <w:r w:rsidRPr="00A509A6" w:rsidDel="00045B0D">
          <w:rPr>
            <w:rFonts w:eastAsia="SimSun"/>
          </w:rPr>
          <w:delText>d)</w:delText>
        </w:r>
        <w:r w:rsidRPr="00A509A6" w:rsidDel="00045B0D">
          <w:rPr>
            <w:rFonts w:eastAsia="SimSun"/>
          </w:rPr>
          <w:tab/>
        </w:r>
        <w:r w:rsidRPr="005539E2" w:rsidDel="00045B0D">
          <w:delText>shall</w:delText>
        </w:r>
        <w:r w:rsidRPr="00A509A6" w:rsidDel="00045B0D">
          <w:rPr>
            <w:rFonts w:eastAsia="SimSun"/>
          </w:rPr>
          <w:delText xml:space="preserve"> </w:delText>
        </w:r>
        <w:r w:rsidRPr="00BA1EE0" w:rsidDel="00045B0D">
          <w:delText>include</w:delText>
        </w:r>
        <w:r w:rsidRPr="00A509A6" w:rsidDel="00045B0D">
          <w:rPr>
            <w:rFonts w:eastAsia="SimSun"/>
          </w:rPr>
          <w:delText xml:space="preserve"> an application/vnd.3gpp.mcptt-info+xml MIME body where:</w:delText>
        </w:r>
      </w:del>
    </w:p>
    <w:p w14:paraId="689686B4" w14:textId="52B1BB11" w:rsidR="00045B0D" w:rsidDel="00045B0D" w:rsidRDefault="00045B0D" w:rsidP="00045B0D">
      <w:pPr>
        <w:pStyle w:val="B3"/>
        <w:rPr>
          <w:del w:id="71" w:author="PiroardFrancois3" w:date="2022-10-20T11:59:00Z"/>
        </w:rPr>
      </w:pPr>
      <w:del w:id="72" w:author="PiroardFrancois3" w:date="2022-10-20T11:59:00Z">
        <w:r w:rsidRPr="00A509A6" w:rsidDel="00045B0D">
          <w:rPr>
            <w:rFonts w:eastAsia="SimSun"/>
          </w:rPr>
          <w:delText>i)</w:delText>
        </w:r>
        <w:r w:rsidRPr="00A509A6" w:rsidDel="00045B0D">
          <w:rPr>
            <w:rFonts w:eastAsia="SimSun"/>
          </w:rPr>
          <w:tab/>
        </w:r>
        <w:r w:rsidDel="00045B0D">
          <w:rPr>
            <w:rFonts w:eastAsia="SimSun"/>
          </w:rPr>
          <w:delText>the &lt;mcptt-request-uri&gt; element</w:delText>
        </w:r>
        <w:r w:rsidRPr="00A509A6" w:rsidDel="00045B0D">
          <w:rPr>
            <w:rFonts w:eastAsia="SimSun"/>
          </w:rPr>
          <w:delText xml:space="preserve"> shall be set to the MCPTT group ID in the </w:delText>
        </w:r>
        <w:r w:rsidRPr="001E0C06" w:rsidDel="00045B0D">
          <w:delText>&lt;constituent-MCPTT-group-ID&gt; elemen</w:delText>
        </w:r>
        <w:r w:rsidRPr="00A509A6" w:rsidDel="00045B0D">
          <w:delText>t</w:delText>
        </w:r>
        <w:r w:rsidDel="00045B0D">
          <w:delText>; and</w:delText>
        </w:r>
      </w:del>
    </w:p>
    <w:p w14:paraId="71BA911D" w14:textId="62609EB4" w:rsidR="00045B0D" w:rsidDel="00045B0D" w:rsidRDefault="00045B0D" w:rsidP="00045B0D">
      <w:pPr>
        <w:pStyle w:val="B3"/>
        <w:rPr>
          <w:del w:id="73" w:author="PiroardFrancois3" w:date="2022-10-20T11:59:00Z"/>
        </w:rPr>
      </w:pPr>
      <w:del w:id="74" w:author="PiroardFrancois3" w:date="2022-10-20T11:59:00Z">
        <w:r w:rsidDel="00045B0D">
          <w:delText>ii)</w:delText>
        </w:r>
        <w:r w:rsidDel="00045B0D">
          <w:tab/>
          <w:delText>the &lt;</w:delText>
        </w:r>
        <w:r w:rsidRPr="005539E2" w:rsidDel="00045B0D">
          <w:rPr>
            <w:rFonts w:eastAsia="SimSun"/>
          </w:rPr>
          <w:delText>mcptt</w:delText>
        </w:r>
        <w:r w:rsidDel="00045B0D">
          <w:delText xml:space="preserve">-calling-user-id&gt; element is set to the same value as in the &lt;mcptt-calling-user-id&gt; element in the application/vnd.3gpp.mcptt-info+xml MIME body </w:delText>
        </w:r>
        <w:r w:rsidRPr="00A509A6" w:rsidDel="00045B0D">
          <w:delText>of</w:delText>
        </w:r>
        <w:r w:rsidDel="00045B0D">
          <w:delText xml:space="preserve"> the incoming SIP INVITE request;</w:delText>
        </w:r>
      </w:del>
    </w:p>
    <w:p w14:paraId="1D5DEAB1" w14:textId="60C62148" w:rsidR="00045B0D" w:rsidRPr="0073469F" w:rsidDel="00045B0D" w:rsidRDefault="00045B0D" w:rsidP="00045B0D">
      <w:pPr>
        <w:pStyle w:val="B2"/>
        <w:rPr>
          <w:del w:id="75" w:author="PiroardFrancois3" w:date="2022-10-20T11:59:00Z"/>
          <w:lang w:eastAsia="ko-KR"/>
        </w:rPr>
      </w:pPr>
      <w:del w:id="76" w:author="PiroardFrancois3" w:date="2022-10-20T11:59:00Z">
        <w:r w:rsidDel="00045B0D">
          <w:rPr>
            <w:lang w:eastAsia="ko-KR"/>
          </w:rPr>
          <w:delText>e</w:delText>
        </w:r>
        <w:r w:rsidRPr="0073469F" w:rsidDel="00045B0D">
          <w:rPr>
            <w:lang w:eastAsia="ko-KR"/>
          </w:rPr>
          <w:delText>)</w:delText>
        </w:r>
        <w:r w:rsidRPr="0073469F" w:rsidDel="00045B0D">
          <w:rPr>
            <w:lang w:eastAsia="ko-KR"/>
          </w:rPr>
          <w:tab/>
        </w:r>
        <w:r w:rsidRPr="0073469F" w:rsidDel="00045B0D">
          <w:delText>shall</w:delText>
        </w:r>
        <w:r w:rsidRPr="0073469F" w:rsidDel="00045B0D">
          <w:rPr>
            <w:lang w:eastAsia="ko-KR"/>
          </w:rPr>
          <w:delText xml:space="preserve"> </w:delText>
        </w:r>
        <w:r w:rsidRPr="0073469F" w:rsidDel="00045B0D">
          <w:delText>include</w:delText>
        </w:r>
        <w:r w:rsidRPr="0073469F" w:rsidDel="00045B0D">
          <w:rPr>
            <w:lang w:eastAsia="ko-KR"/>
          </w:rPr>
          <w:delText xml:space="preserve"> the following in the Contact header field:</w:delText>
        </w:r>
      </w:del>
    </w:p>
    <w:p w14:paraId="3701442B" w14:textId="112E4C74" w:rsidR="00045B0D" w:rsidRPr="0073469F" w:rsidDel="00045B0D" w:rsidRDefault="00045B0D" w:rsidP="00045B0D">
      <w:pPr>
        <w:pStyle w:val="B3"/>
        <w:rPr>
          <w:del w:id="77" w:author="PiroardFrancois3" w:date="2022-10-20T11:59:00Z"/>
        </w:rPr>
      </w:pPr>
      <w:del w:id="78" w:author="PiroardFrancois3" w:date="2022-10-20T11:59:00Z">
        <w:r w:rsidDel="00045B0D">
          <w:delText>i</w:delText>
        </w:r>
        <w:r w:rsidRPr="0073469F" w:rsidDel="00045B0D">
          <w:delText>)</w:delText>
        </w:r>
        <w:r w:rsidRPr="0073469F" w:rsidDel="00045B0D">
          <w:tab/>
          <w:delText>the g.3gpp.mcptt media feature tag;</w:delText>
        </w:r>
        <w:r w:rsidDel="00045B0D">
          <w:delText xml:space="preserve"> and</w:delText>
        </w:r>
      </w:del>
    </w:p>
    <w:p w14:paraId="46A1047B" w14:textId="5DAD7A09" w:rsidR="00045B0D" w:rsidRPr="00A509A6" w:rsidDel="00045B0D" w:rsidRDefault="00045B0D" w:rsidP="00045B0D">
      <w:pPr>
        <w:pStyle w:val="B3"/>
        <w:rPr>
          <w:del w:id="79" w:author="PiroardFrancois3" w:date="2022-10-20T11:59:00Z"/>
        </w:rPr>
      </w:pPr>
      <w:del w:id="80" w:author="PiroardFrancois3" w:date="2022-10-20T11:59:00Z">
        <w:r w:rsidDel="00045B0D">
          <w:delText>ii</w:delText>
        </w:r>
        <w:r w:rsidRPr="0073469F" w:rsidDel="00045B0D">
          <w:delText>)</w:delText>
        </w:r>
        <w:r w:rsidRPr="0073469F" w:rsidDel="00045B0D">
          <w:tab/>
          <w:delText xml:space="preserve">the </w:delText>
        </w:r>
        <w:r w:rsidRPr="0073469F" w:rsidDel="00045B0D">
          <w:rPr>
            <w:rFonts w:eastAsia="SimSun"/>
            <w:lang w:eastAsia="zh-CN"/>
          </w:rPr>
          <w:delText>g.</w:delText>
        </w:r>
        <w:r w:rsidRPr="0073469F" w:rsidDel="00045B0D">
          <w:rPr>
            <w:rFonts w:eastAsia="SimSun"/>
          </w:rPr>
          <w:delText>3gpp</w:delText>
        </w:r>
        <w:r w:rsidRPr="0073469F" w:rsidDel="00045B0D">
          <w:rPr>
            <w:rFonts w:eastAsia="SimSun"/>
            <w:lang w:eastAsia="zh-CN"/>
          </w:rPr>
          <w:delText>.icsi-ref</w:delText>
        </w:r>
        <w:r w:rsidRPr="0073469F" w:rsidDel="00045B0D">
          <w:delText xml:space="preserve"> media feature tag containing the value of "urn:urn-7:3gpp-service.ims.icsi.mcptt"</w:delText>
        </w:r>
        <w:r w:rsidRPr="00A509A6" w:rsidDel="00045B0D">
          <w:delText>; and</w:delText>
        </w:r>
      </w:del>
    </w:p>
    <w:p w14:paraId="2A35BAE0" w14:textId="632F86AE" w:rsidR="00045B0D" w:rsidRPr="00A509A6" w:rsidDel="00045B0D" w:rsidRDefault="00045B0D" w:rsidP="00045B0D">
      <w:pPr>
        <w:pStyle w:val="B2"/>
        <w:rPr>
          <w:del w:id="81" w:author="PiroardFrancois3" w:date="2022-10-20T11:59:00Z"/>
        </w:rPr>
      </w:pPr>
      <w:del w:id="82" w:author="PiroardFrancois3" w:date="2022-10-20T11:59:00Z">
        <w:r w:rsidRPr="00A509A6" w:rsidDel="00045B0D">
          <w:delText>f)</w:delText>
        </w:r>
        <w:r w:rsidRPr="00A509A6" w:rsidDel="00045B0D">
          <w:tab/>
          <w:delText>send the SIP OPTIONS request as specified in 3GPP TS 24.229 [4].</w:delText>
        </w:r>
      </w:del>
    </w:p>
    <w:p w14:paraId="6A4EF532" w14:textId="7E500D1F" w:rsidR="00045B0D" w:rsidRPr="00FE11AE" w:rsidDel="00045B0D" w:rsidRDefault="00045B0D" w:rsidP="00045B0D">
      <w:pPr>
        <w:rPr>
          <w:del w:id="83" w:author="PiroardFrancois3" w:date="2022-10-20T11:59:00Z"/>
        </w:rPr>
      </w:pPr>
      <w:del w:id="84" w:author="PiroardFrancois3" w:date="2022-10-20T11:59:00Z">
        <w:r w:rsidRPr="00A509A6" w:rsidDel="00045B0D">
          <w:rPr>
            <w:lang w:eastAsia="ko-KR"/>
          </w:rPr>
          <w:delText xml:space="preserve">Upon receipt of the first SIP 200 (OK) response to the SIP OPTIONS request with the </w:delText>
        </w:r>
        <w:r w:rsidRPr="000C16C2" w:rsidDel="00045B0D">
          <w:delText xml:space="preserve">mcptt-warn-code </w:delText>
        </w:r>
        <w:r w:rsidRPr="0073469F" w:rsidDel="00045B0D">
          <w:delText>set to "</w:delText>
        </w:r>
        <w:r w:rsidDel="00045B0D">
          <w:delText>147</w:delText>
        </w:r>
        <w:r w:rsidRPr="0073469F" w:rsidDel="00045B0D">
          <w:delText xml:space="preserve">" in a Warning header field as specified in </w:delText>
        </w:r>
        <w:r w:rsidDel="00045B0D">
          <w:delText>clause</w:delText>
        </w:r>
        <w:r w:rsidRPr="0073469F" w:rsidDel="00045B0D">
          <w:delText> 4.4</w:delText>
        </w:r>
        <w:r w:rsidRPr="00A509A6" w:rsidDel="00045B0D">
          <w:rPr>
            <w:lang w:eastAsia="ko-KR"/>
          </w:rPr>
          <w:delText xml:space="preserve">, the controlling MCPTT function shall </w:delText>
        </w:r>
        <w:r w:rsidRPr="00FE11AE" w:rsidDel="00045B0D">
          <w:delText xml:space="preserve">return a SIP 302 (Moved Temporarily) response </w:delText>
        </w:r>
        <w:r w:rsidRPr="00A509A6" w:rsidDel="00045B0D">
          <w:delText xml:space="preserve">to the </w:delText>
        </w:r>
        <w:r w:rsidRPr="0073469F" w:rsidDel="00045B0D">
          <w:delText>"SIP INVITE request for controlling MCPTT function of an MCPTT group"</w:delText>
        </w:r>
        <w:r w:rsidDel="00045B0D">
          <w:delText xml:space="preserve"> populated as follows</w:delText>
        </w:r>
        <w:r w:rsidRPr="00FE11AE" w:rsidDel="00045B0D">
          <w:delText>:</w:delText>
        </w:r>
      </w:del>
    </w:p>
    <w:p w14:paraId="7221667D" w14:textId="52929F14" w:rsidR="00045B0D" w:rsidRPr="00FE11AE" w:rsidDel="00045B0D" w:rsidRDefault="00045B0D" w:rsidP="00045B0D">
      <w:pPr>
        <w:pStyle w:val="B1"/>
        <w:rPr>
          <w:del w:id="85" w:author="PiroardFrancois3" w:date="2022-10-20T11:59:00Z"/>
        </w:rPr>
      </w:pPr>
      <w:del w:id="86" w:author="PiroardFrancois3" w:date="2022-10-20T11:59:00Z">
        <w:r w:rsidRPr="00A509A6" w:rsidDel="00045B0D">
          <w:delText>1</w:delText>
        </w:r>
        <w:r w:rsidDel="00045B0D">
          <w:delText>)</w:delText>
        </w:r>
        <w:r w:rsidDel="00045B0D">
          <w:tab/>
          <w:delText>the URI in the</w:delText>
        </w:r>
        <w:r w:rsidRPr="00FE11AE" w:rsidDel="00045B0D">
          <w:delText xml:space="preserve"> Contact header field set to the </w:delText>
        </w:r>
        <w:r w:rsidDel="00045B0D">
          <w:delText>P-Asserted-Identity received in the SIP 200 (OK) response</w:delText>
        </w:r>
        <w:r w:rsidRPr="00FE11AE" w:rsidDel="00045B0D">
          <w:delText>;</w:delText>
        </w:r>
      </w:del>
    </w:p>
    <w:p w14:paraId="0665B5C3" w14:textId="52E94425" w:rsidR="00045B0D" w:rsidRPr="00A509A6" w:rsidDel="00045B0D" w:rsidRDefault="00045B0D" w:rsidP="00045B0D">
      <w:pPr>
        <w:pStyle w:val="B1"/>
        <w:rPr>
          <w:del w:id="87" w:author="PiroardFrancois3" w:date="2022-10-20T11:59:00Z"/>
        </w:rPr>
      </w:pPr>
      <w:del w:id="88" w:author="PiroardFrancois3" w:date="2022-10-20T11:59:00Z">
        <w:r w:rsidRPr="00A509A6" w:rsidDel="00045B0D">
          <w:delText>2</w:delText>
        </w:r>
        <w:r w:rsidRPr="00FE11AE" w:rsidDel="00045B0D">
          <w:delText>)</w:delText>
        </w:r>
        <w:r w:rsidRPr="00FE11AE" w:rsidDel="00045B0D">
          <w:tab/>
          <w:delText>an application/vnd</w:delText>
        </w:r>
        <w:r w:rsidDel="00045B0D">
          <w:delText>.3gpp.mcptt-info MIME body with</w:delText>
        </w:r>
        <w:r w:rsidRPr="00A509A6" w:rsidDel="00045B0D">
          <w:delText>:</w:delText>
        </w:r>
      </w:del>
    </w:p>
    <w:p w14:paraId="06FAA022" w14:textId="54FC1C1B" w:rsidR="00045B0D" w:rsidRPr="00A509A6" w:rsidDel="00045B0D" w:rsidRDefault="00045B0D" w:rsidP="00045B0D">
      <w:pPr>
        <w:pStyle w:val="B2"/>
        <w:rPr>
          <w:del w:id="89" w:author="PiroardFrancois3" w:date="2022-10-20T11:59:00Z"/>
        </w:rPr>
      </w:pPr>
      <w:del w:id="90" w:author="PiroardFrancois3" w:date="2022-10-20T11:59:00Z">
        <w:r w:rsidRPr="00A509A6" w:rsidDel="00045B0D">
          <w:delText>a)</w:delText>
        </w:r>
        <w:r w:rsidRPr="00A509A6" w:rsidDel="00045B0D">
          <w:tab/>
          <w:delText xml:space="preserve">the </w:delText>
        </w:r>
        <w:r w:rsidRPr="00FE11AE" w:rsidDel="00045B0D">
          <w:delText xml:space="preserve">&lt;mcptt-request-uri&gt; element set to </w:delText>
        </w:r>
        <w:r w:rsidDel="00045B0D">
          <w:delText xml:space="preserve">the </w:delText>
        </w:r>
        <w:r w:rsidRPr="00A509A6" w:rsidDel="00045B0D">
          <w:delText>same value as received in the &lt;mcptt-request-uri&gt; in the SIP 2xx response to the SIP OPTIONS request; and</w:delText>
        </w:r>
      </w:del>
    </w:p>
    <w:p w14:paraId="57DDE4DC" w14:textId="63EDBB89" w:rsidR="00045B0D" w:rsidRPr="00A509A6" w:rsidDel="00045B0D" w:rsidRDefault="00045B0D" w:rsidP="00045B0D">
      <w:pPr>
        <w:pStyle w:val="B2"/>
        <w:rPr>
          <w:del w:id="91" w:author="PiroardFrancois3" w:date="2022-10-20T11:59:00Z"/>
        </w:rPr>
      </w:pPr>
      <w:del w:id="92" w:author="PiroardFrancois3" w:date="2022-10-20T11:59:00Z">
        <w:r w:rsidRPr="00A509A6" w:rsidDel="00045B0D">
          <w:delText>b)</w:delText>
        </w:r>
        <w:r w:rsidRPr="00A509A6" w:rsidDel="00045B0D">
          <w:tab/>
          <w:delText xml:space="preserve">the &lt;session-type&gt; element set to the value received in the &lt;session-type&gt; element in the </w:delText>
        </w:r>
        <w:r w:rsidRPr="005761FB" w:rsidDel="00045B0D">
          <w:delText>application</w:delText>
        </w:r>
        <w:r w:rsidRPr="00A509A6" w:rsidDel="00045B0D">
          <w:delText xml:space="preserve">/vnd.3gpp.mcptt.info+xml MIME body of the received SIP 2xx response to the </w:delText>
        </w:r>
        <w:r w:rsidRPr="00A509A6" w:rsidDel="00045B0D">
          <w:rPr>
            <w:lang w:eastAsia="ko-KR"/>
          </w:rPr>
          <w:delText xml:space="preserve">SIP </w:delText>
        </w:r>
        <w:r w:rsidRPr="00A509A6" w:rsidDel="00045B0D">
          <w:delText>OPTIONS request; and</w:delText>
        </w:r>
      </w:del>
    </w:p>
    <w:p w14:paraId="76A1A1B6" w14:textId="6921D9AD" w:rsidR="00045B0D" w:rsidRPr="00A509A6" w:rsidDel="00045B0D" w:rsidRDefault="00045B0D" w:rsidP="00045B0D">
      <w:pPr>
        <w:pStyle w:val="B1"/>
        <w:rPr>
          <w:del w:id="93" w:author="PiroardFrancois3" w:date="2022-10-20T11:59:00Z"/>
        </w:rPr>
      </w:pPr>
      <w:del w:id="94" w:author="PiroardFrancois3" w:date="2022-10-20T11:59:00Z">
        <w:r w:rsidRPr="00A509A6" w:rsidDel="00045B0D">
          <w:delText>3)</w:delText>
        </w:r>
        <w:r w:rsidRPr="00A509A6" w:rsidDel="00045B0D">
          <w:tab/>
          <w:delText>if more than one OPTIONS request were sent, shall remove any cached SIP response and ignore any other responses to any other OPTIONS request.</w:delText>
        </w:r>
      </w:del>
    </w:p>
    <w:p w14:paraId="31C5C27F" w14:textId="2898BA3C" w:rsidR="00045B0D" w:rsidRPr="00A509A6" w:rsidDel="00045B0D" w:rsidRDefault="00045B0D" w:rsidP="00045B0D">
      <w:pPr>
        <w:rPr>
          <w:del w:id="95" w:author="PiroardFrancois3" w:date="2022-10-20T11:59:00Z"/>
          <w:lang w:eastAsia="ko-KR"/>
        </w:rPr>
      </w:pPr>
      <w:del w:id="96" w:author="PiroardFrancois3" w:date="2022-10-20T11:59:00Z">
        <w:r w:rsidRPr="00A509A6" w:rsidDel="00045B0D">
          <w:rPr>
            <w:lang w:eastAsia="ko-KR"/>
          </w:rPr>
          <w:delText xml:space="preserve">Upon receipt of a SIP 404 (Not Found) response to the SIP OPTIONS request such that the </w:delText>
        </w:r>
        <w:r w:rsidRPr="000C16C2" w:rsidDel="00045B0D">
          <w:delText xml:space="preserve">mcptt-warn-code </w:delText>
        </w:r>
        <w:r w:rsidRPr="0073469F" w:rsidDel="00045B0D">
          <w:delText>set to "</w:delText>
        </w:r>
        <w:r w:rsidDel="00045B0D">
          <w:delText>113</w:delText>
        </w:r>
        <w:r w:rsidRPr="0073469F" w:rsidDel="00045B0D">
          <w:delText xml:space="preserve">" in a Warning header field as specified in </w:delText>
        </w:r>
        <w:r w:rsidDel="00045B0D">
          <w:delText>clause</w:delText>
        </w:r>
        <w:r w:rsidRPr="0073469F" w:rsidDel="00045B0D">
          <w:delText> 4.4</w:delText>
        </w:r>
        <w:r w:rsidRPr="00A509A6" w:rsidDel="00045B0D">
          <w:rPr>
            <w:lang w:eastAsia="ko-KR"/>
          </w:rPr>
          <w:delText>, the controlling MCPTT function:</w:delText>
        </w:r>
      </w:del>
    </w:p>
    <w:p w14:paraId="0AC353E3" w14:textId="4D0905A9" w:rsidR="00045B0D" w:rsidDel="00045B0D" w:rsidRDefault="00045B0D" w:rsidP="00045B0D">
      <w:pPr>
        <w:pStyle w:val="B1"/>
        <w:rPr>
          <w:del w:id="97" w:author="PiroardFrancois3" w:date="2022-10-20T11:59:00Z"/>
        </w:rPr>
      </w:pPr>
      <w:del w:id="98" w:author="PiroardFrancois3" w:date="2022-10-20T11:59:00Z">
        <w:r w:rsidRPr="00A509A6" w:rsidDel="00045B0D">
          <w:rPr>
            <w:lang w:eastAsia="ko-KR"/>
          </w:rPr>
          <w:delText>1)</w:delText>
        </w:r>
        <w:r w:rsidRPr="00A509A6" w:rsidDel="00045B0D">
          <w:rPr>
            <w:lang w:eastAsia="ko-KR"/>
          </w:rPr>
          <w:tab/>
        </w:r>
        <w:r w:rsidRPr="00A509A6" w:rsidDel="00045B0D">
          <w:delText xml:space="preserve">if more than one </w:delText>
        </w:r>
        <w:r w:rsidRPr="00A509A6" w:rsidDel="00045B0D">
          <w:rPr>
            <w:lang w:eastAsia="ko-KR"/>
          </w:rPr>
          <w:delText xml:space="preserve">SIP </w:delText>
        </w:r>
        <w:r w:rsidRPr="00A509A6" w:rsidDel="00045B0D">
          <w:delText xml:space="preserve">OPTIONS request were sent and if </w:delText>
        </w:r>
        <w:r w:rsidRPr="00A509A6" w:rsidDel="00045B0D">
          <w:rPr>
            <w:lang w:eastAsia="ko-KR"/>
          </w:rPr>
          <w:delText xml:space="preserve">no other responses to SIP OPTIONS request are expected; shall send a SIP 404 (Not Found) response to </w:delText>
        </w:r>
        <w:r w:rsidRPr="0073469F" w:rsidDel="00045B0D">
          <w:delText xml:space="preserve">"SIP INVITE request for </w:delText>
        </w:r>
        <w:r w:rsidRPr="00A509A6" w:rsidDel="00045B0D">
          <w:rPr>
            <w:lang w:eastAsia="ko-KR"/>
          </w:rPr>
          <w:delText>controlling</w:delText>
        </w:r>
        <w:r w:rsidRPr="0073469F" w:rsidDel="00045B0D">
          <w:delText xml:space="preserve"> MCPTT function of an MCPTT group"</w:delText>
        </w:r>
        <w:r w:rsidDel="00045B0D">
          <w:delText xml:space="preserve"> and include the Warning header field received in the SIP 404 (Not Found) response; and</w:delText>
        </w:r>
      </w:del>
    </w:p>
    <w:p w14:paraId="0275E577" w14:textId="58CC51ED" w:rsidR="00045B0D" w:rsidDel="00045B0D" w:rsidRDefault="00045B0D" w:rsidP="00045B0D">
      <w:pPr>
        <w:pStyle w:val="B1"/>
        <w:rPr>
          <w:del w:id="99" w:author="PiroardFrancois3" w:date="2022-10-20T11:59:00Z"/>
        </w:rPr>
      </w:pPr>
      <w:del w:id="100" w:author="PiroardFrancois3" w:date="2022-10-20T11:59:00Z">
        <w:r w:rsidDel="00045B0D">
          <w:lastRenderedPageBreak/>
          <w:delText>2)</w:delText>
        </w:r>
        <w:r w:rsidDel="00045B0D">
          <w:tab/>
        </w:r>
        <w:r w:rsidRPr="00A509A6" w:rsidDel="00045B0D">
          <w:delText xml:space="preserve">if more than one OPTIONS request were sent and </w:delText>
        </w:r>
        <w:r w:rsidRPr="00A509A6" w:rsidDel="00045B0D">
          <w:rPr>
            <w:lang w:eastAsia="ko-KR"/>
          </w:rPr>
          <w:delText>other responses to SIP OPTIONS request are expected, shall cache the received SIP 404 (Not Found) response.</w:delText>
        </w:r>
      </w:del>
    </w:p>
    <w:p w14:paraId="7FF0A9F8" w14:textId="79C8D7A0" w:rsidR="00045B0D" w:rsidRPr="00A509A6" w:rsidDel="00045B0D" w:rsidRDefault="00045B0D" w:rsidP="00045B0D">
      <w:pPr>
        <w:rPr>
          <w:del w:id="101" w:author="PiroardFrancois3" w:date="2022-10-20T11:59:00Z"/>
          <w:lang w:eastAsia="ko-KR"/>
        </w:rPr>
      </w:pPr>
      <w:del w:id="102" w:author="PiroardFrancois3" w:date="2022-10-20T11:59:00Z">
        <w:r w:rsidRPr="00A509A6" w:rsidDel="00045B0D">
          <w:rPr>
            <w:lang w:eastAsia="ko-KR"/>
          </w:rPr>
          <w:delText xml:space="preserve">Upon receipt of a SIP 403 (Forbidden) response to the SIP OPTIONS request, the </w:delText>
        </w:r>
        <w:r w:rsidRPr="000C16C2" w:rsidDel="00045B0D">
          <w:delText xml:space="preserve">mcptt-warn-code </w:delText>
        </w:r>
        <w:r w:rsidRPr="0073469F" w:rsidDel="00045B0D">
          <w:delText>set to "</w:delText>
        </w:r>
        <w:r w:rsidDel="00045B0D">
          <w:delText>106</w:delText>
        </w:r>
        <w:r w:rsidRPr="0073469F" w:rsidDel="00045B0D">
          <w:delText>"</w:delText>
        </w:r>
        <w:r w:rsidDel="00045B0D">
          <w:delText xml:space="preserve"> or "109"</w:delText>
        </w:r>
        <w:r w:rsidRPr="0073469F" w:rsidDel="00045B0D">
          <w:delText xml:space="preserve"> in a Warning header field as specified in </w:delText>
        </w:r>
        <w:r w:rsidDel="00045B0D">
          <w:delText>clause</w:delText>
        </w:r>
        <w:r w:rsidRPr="0073469F" w:rsidDel="00045B0D">
          <w:delText> 4.4</w:delText>
        </w:r>
        <w:r w:rsidRPr="00A509A6" w:rsidDel="00045B0D">
          <w:rPr>
            <w:lang w:eastAsia="ko-KR"/>
          </w:rPr>
          <w:delText xml:space="preserve"> and </w:delText>
        </w:r>
        <w:r w:rsidRPr="00A509A6" w:rsidDel="00045B0D">
          <w:delText xml:space="preserve">if more than one OPTIONS request were sent and if </w:delText>
        </w:r>
        <w:r w:rsidRPr="00A509A6" w:rsidDel="00045B0D">
          <w:rPr>
            <w:lang w:eastAsia="ko-KR"/>
          </w:rPr>
          <w:delText>no other responses to the SIP OPTIONS request are expected, the controlling MCPTT function:</w:delText>
        </w:r>
      </w:del>
    </w:p>
    <w:p w14:paraId="4EB58196" w14:textId="4168120F" w:rsidR="00045B0D" w:rsidDel="00045B0D" w:rsidRDefault="00045B0D" w:rsidP="00045B0D">
      <w:pPr>
        <w:pStyle w:val="B1"/>
        <w:rPr>
          <w:del w:id="103" w:author="PiroardFrancois3" w:date="2022-10-20T11:59:00Z"/>
        </w:rPr>
      </w:pPr>
      <w:del w:id="104" w:author="PiroardFrancois3" w:date="2022-10-20T11:59:00Z">
        <w:r w:rsidRPr="00A509A6" w:rsidDel="00045B0D">
          <w:rPr>
            <w:lang w:eastAsia="ko-KR"/>
          </w:rPr>
          <w:delText>1)</w:delText>
        </w:r>
        <w:r w:rsidRPr="00A509A6" w:rsidDel="00045B0D">
          <w:rPr>
            <w:lang w:eastAsia="ko-KR"/>
          </w:rPr>
          <w:tab/>
          <w:delText xml:space="preserve">if a SIP 404 (Not Found) response is cached, send a SIP 404 (Not Found) response to </w:delText>
        </w:r>
        <w:r w:rsidRPr="0073469F" w:rsidDel="00045B0D">
          <w:delText xml:space="preserve">"SIP INVITE request for </w:delText>
        </w:r>
        <w:r w:rsidRPr="00A509A6" w:rsidDel="00045B0D">
          <w:rPr>
            <w:lang w:eastAsia="ko-KR"/>
          </w:rPr>
          <w:delText>controlling</w:delText>
        </w:r>
        <w:r w:rsidRPr="0073469F" w:rsidDel="00045B0D">
          <w:delText xml:space="preserve"> MCPTT function of an MCPTT group"</w:delText>
        </w:r>
        <w:r w:rsidDel="00045B0D">
          <w:delText xml:space="preserve"> and include the Warning header field received in the SIP 404 (Not Found) response; and</w:delText>
        </w:r>
      </w:del>
    </w:p>
    <w:p w14:paraId="24393707" w14:textId="5A576209" w:rsidR="00045B0D" w:rsidRPr="00A509A6" w:rsidDel="00045B0D" w:rsidRDefault="00045B0D" w:rsidP="00045B0D">
      <w:pPr>
        <w:pStyle w:val="B1"/>
        <w:rPr>
          <w:del w:id="105" w:author="PiroardFrancois3" w:date="2022-10-20T11:59:00Z"/>
          <w:lang w:eastAsia="ko-KR"/>
        </w:rPr>
      </w:pPr>
      <w:del w:id="106" w:author="PiroardFrancois3" w:date="2022-10-20T11:59:00Z">
        <w:r w:rsidDel="00045B0D">
          <w:delText>2)</w:delText>
        </w:r>
        <w:r w:rsidDel="00045B0D">
          <w:tab/>
          <w:delText xml:space="preserve">if </w:delText>
        </w:r>
        <w:r w:rsidRPr="00A509A6" w:rsidDel="00045B0D">
          <w:rPr>
            <w:lang w:eastAsia="ko-KR"/>
          </w:rPr>
          <w:delText xml:space="preserve">a SIP 404 (Not Found) response is not cached, shall return a SIP 403 (Forbidden) response to </w:delText>
        </w:r>
        <w:r w:rsidRPr="0073469F" w:rsidDel="00045B0D">
          <w:delText>"SIP INVITE request for controlling MCPTT function of an MCPTT group"</w:delText>
        </w:r>
        <w:r w:rsidDel="00045B0D">
          <w:delText xml:space="preserve"> and include the Warning header field received in the SIP 403 (Forbidden) response.</w:delText>
        </w:r>
      </w:del>
    </w:p>
    <w:p w14:paraId="4200D1B9" w14:textId="1D0C95DE" w:rsidR="00045B0D" w:rsidRPr="00A509A6" w:rsidDel="00045B0D" w:rsidRDefault="00045B0D" w:rsidP="00045B0D">
      <w:pPr>
        <w:rPr>
          <w:del w:id="107" w:author="PiroardFrancois3" w:date="2022-10-20T11:59:00Z"/>
          <w:lang w:eastAsia="ko-KR"/>
        </w:rPr>
      </w:pPr>
      <w:del w:id="108" w:author="PiroardFrancois3" w:date="2022-10-20T11:59:00Z">
        <w:r w:rsidRPr="00A509A6" w:rsidDel="00045B0D">
          <w:rPr>
            <w:lang w:eastAsia="ko-KR"/>
          </w:rPr>
          <w:delText xml:space="preserve">Upon receipt of any other response to the SIP OPTIONS response than specified above and </w:delText>
        </w:r>
        <w:r w:rsidRPr="00A509A6" w:rsidDel="00045B0D">
          <w:delText xml:space="preserve">if more than one OPTIONS request were sent and if </w:delText>
        </w:r>
        <w:r w:rsidRPr="00A509A6" w:rsidDel="00045B0D">
          <w:rPr>
            <w:lang w:eastAsia="ko-KR"/>
          </w:rPr>
          <w:delText>no other responses to the SIP OPTIONS request are expected, the controlling MCPTT function:</w:delText>
        </w:r>
      </w:del>
    </w:p>
    <w:p w14:paraId="347A794E" w14:textId="4B6273CA" w:rsidR="00045B0D" w:rsidDel="00045B0D" w:rsidRDefault="00045B0D" w:rsidP="00045B0D">
      <w:pPr>
        <w:pStyle w:val="B1"/>
        <w:rPr>
          <w:del w:id="109" w:author="PiroardFrancois3" w:date="2022-10-20T11:59:00Z"/>
        </w:rPr>
      </w:pPr>
      <w:del w:id="110" w:author="PiroardFrancois3" w:date="2022-10-20T11:59:00Z">
        <w:r w:rsidRPr="00A509A6" w:rsidDel="00045B0D">
          <w:rPr>
            <w:lang w:eastAsia="ko-KR"/>
          </w:rPr>
          <w:delText>1)</w:delText>
        </w:r>
        <w:r w:rsidRPr="00A509A6" w:rsidDel="00045B0D">
          <w:rPr>
            <w:lang w:eastAsia="ko-KR"/>
          </w:rPr>
          <w:tab/>
          <w:delText xml:space="preserve">if a SIP 404 (Not Found) response is cached, send a SIP 404 (Not Found) response to </w:delText>
        </w:r>
        <w:r w:rsidRPr="0073469F" w:rsidDel="00045B0D">
          <w:delText xml:space="preserve">"SIP INVITE request for </w:delText>
        </w:r>
        <w:r w:rsidRPr="00A509A6" w:rsidDel="00045B0D">
          <w:rPr>
            <w:lang w:eastAsia="ko-KR"/>
          </w:rPr>
          <w:delText>controlling</w:delText>
        </w:r>
        <w:r w:rsidRPr="0073469F" w:rsidDel="00045B0D">
          <w:delText xml:space="preserve"> MCPTT function of an MCPTT group"</w:delText>
        </w:r>
        <w:r w:rsidDel="00045B0D">
          <w:delText xml:space="preserve"> and include the Warning header field received in the SIP 404 (Not Found) response; and</w:delText>
        </w:r>
      </w:del>
    </w:p>
    <w:p w14:paraId="598C69AB" w14:textId="1E38F42C" w:rsidR="00045B0D" w:rsidRPr="00A509A6" w:rsidDel="00045B0D" w:rsidRDefault="00045B0D" w:rsidP="00045B0D">
      <w:pPr>
        <w:pStyle w:val="B1"/>
        <w:rPr>
          <w:del w:id="111" w:author="PiroardFrancois3" w:date="2022-10-20T11:59:00Z"/>
        </w:rPr>
      </w:pPr>
      <w:del w:id="112" w:author="PiroardFrancois3" w:date="2022-10-20T11:59:00Z">
        <w:r w:rsidRPr="00A509A6" w:rsidDel="00045B0D">
          <w:rPr>
            <w:lang w:eastAsia="ko-KR"/>
          </w:rPr>
          <w:delText>2)</w:delText>
        </w:r>
        <w:r w:rsidRPr="00A509A6" w:rsidDel="00045B0D">
          <w:rPr>
            <w:lang w:eastAsia="ko-KR"/>
          </w:rPr>
          <w:tab/>
          <w:delText xml:space="preserve">if a SIP 404 (Not Found) response is not cached, shall return a SIP 403 (Forbidden) response to </w:delText>
        </w:r>
        <w:r w:rsidRPr="0073469F" w:rsidDel="00045B0D">
          <w:delText>"SIP INVITE request for controlling MCPTT function of an MCPTT group"</w:delText>
        </w:r>
        <w:r w:rsidDel="00045B0D">
          <w:delText>.</w:delText>
        </w:r>
      </w:del>
    </w:p>
    <w:p w14:paraId="7ABEB822" w14:textId="431E60F3" w:rsidR="00045B0D" w:rsidRPr="00A509A6" w:rsidDel="00045B0D" w:rsidRDefault="00045B0D" w:rsidP="00045B0D">
      <w:pPr>
        <w:pStyle w:val="NO"/>
        <w:rPr>
          <w:del w:id="113" w:author="PiroardFrancois3" w:date="2022-10-20T11:59:00Z"/>
        </w:rPr>
      </w:pPr>
      <w:del w:id="114" w:author="PiroardFrancois3" w:date="2022-10-20T11:59:00Z">
        <w:r w:rsidRPr="00A509A6" w:rsidDel="00045B0D">
          <w:delText>NOTE </w:delText>
        </w:r>
        <w:r w:rsidDel="00045B0D">
          <w:delText>11</w:delText>
        </w:r>
        <w:r w:rsidRPr="00A509A6" w:rsidDel="00045B0D">
          <w:delText>:</w:delText>
        </w:r>
        <w:r w:rsidRPr="00A509A6" w:rsidDel="00045B0D">
          <w:tab/>
          <w:delText xml:space="preserve">The reason for selecting the SIP 404 (Not Found) response when a SIP 404 (Not </w:delText>
        </w:r>
        <w:r w:rsidRPr="005761FB" w:rsidDel="00045B0D">
          <w:delText>Found</w:delText>
        </w:r>
        <w:r w:rsidRPr="00A509A6" w:rsidDel="00045B0D">
          <w:delText>) response is cached is to indicate that it was a valid request but the MCPTT user identified in the &lt;mcptt-calling-user-id&gt; is not a member of any of the constituent MCPTT groups in the temporary group document.</w:delText>
        </w:r>
      </w:del>
    </w:p>
    <w:p w14:paraId="6C91FB17" w14:textId="738A9868" w:rsidR="00045B0D" w:rsidRPr="006E307B" w:rsidRDefault="00045B0D" w:rsidP="00045B0D">
      <w:pPr>
        <w:pStyle w:val="Titre5"/>
        <w:rPr>
          <w:rFonts w:eastAsia="Malgun Gothic"/>
          <w:color w:val="0070C0"/>
        </w:rPr>
      </w:pPr>
      <w:r w:rsidRPr="006E307B">
        <w:rPr>
          <w:rFonts w:eastAsia="Malgun Gothic"/>
          <w:color w:val="0070C0"/>
        </w:rPr>
        <w:t xml:space="preserve">/*************************************** </w:t>
      </w:r>
      <w:r>
        <w:rPr>
          <w:rFonts w:eastAsia="Malgun Gothic"/>
          <w:color w:val="0070C0"/>
        </w:rPr>
        <w:t>Second</w:t>
      </w:r>
      <w:r w:rsidRPr="006E307B">
        <w:rPr>
          <w:rFonts w:eastAsia="Malgun Gothic"/>
          <w:color w:val="0070C0"/>
        </w:rPr>
        <w:t xml:space="preserve"> change ***************************************/</w:t>
      </w:r>
    </w:p>
    <w:p w14:paraId="2C41C25F" w14:textId="0DBF6DF1" w:rsidR="00045B0D" w:rsidRDefault="00045B0D" w:rsidP="00045B0D">
      <w:pPr>
        <w:pStyle w:val="Titre5"/>
        <w:rPr>
          <w:rFonts w:eastAsia="Malgun Gothic"/>
          <w:lang w:val="en-US"/>
        </w:rPr>
      </w:pPr>
      <w:bookmarkStart w:id="115" w:name="_Toc20155922"/>
      <w:bookmarkStart w:id="116" w:name="_Toc27501079"/>
      <w:bookmarkStart w:id="117" w:name="_Toc36049205"/>
      <w:bookmarkStart w:id="118" w:name="_Toc45209971"/>
      <w:bookmarkStart w:id="119" w:name="_Toc51860796"/>
      <w:bookmarkStart w:id="120" w:name="_Toc114755726"/>
      <w:r>
        <w:rPr>
          <w:rFonts w:eastAsia="Malgun Gothic"/>
          <w:lang w:val="en-US"/>
        </w:rPr>
        <w:t>10.1.1.5.4</w:t>
      </w:r>
      <w:r>
        <w:rPr>
          <w:rFonts w:eastAsia="Malgun Gothic"/>
          <w:lang w:val="en-US"/>
        </w:rPr>
        <w:tab/>
      </w:r>
      <w:del w:id="121" w:author="PiroardFrancois3" w:date="2022-10-20T11:59:00Z">
        <w:r w:rsidDel="00045B0D">
          <w:rPr>
            <w:rFonts w:eastAsia="Malgun Gothic"/>
            <w:lang w:val="en-US"/>
          </w:rPr>
          <w:delText>SIP OPTIONS request authorization procedure</w:delText>
        </w:r>
      </w:del>
      <w:bookmarkEnd w:id="115"/>
      <w:bookmarkEnd w:id="116"/>
      <w:bookmarkEnd w:id="117"/>
      <w:bookmarkEnd w:id="118"/>
      <w:bookmarkEnd w:id="119"/>
      <w:bookmarkEnd w:id="120"/>
      <w:ins w:id="122" w:author="PiroardFrancois3" w:date="2022-10-20T11:59:00Z">
        <w:r>
          <w:rPr>
            <w:rFonts w:eastAsia="Malgun Gothic"/>
            <w:lang w:val="en-US"/>
          </w:rPr>
          <w:t>void</w:t>
        </w:r>
      </w:ins>
    </w:p>
    <w:p w14:paraId="71CA7958" w14:textId="124E3B86" w:rsidR="00045B0D" w:rsidRPr="00D52E31" w:rsidDel="00045B0D" w:rsidRDefault="00045B0D" w:rsidP="00045B0D">
      <w:pPr>
        <w:rPr>
          <w:del w:id="123" w:author="PiroardFrancois3" w:date="2022-10-20T11:59:00Z"/>
          <w:lang w:val="en-US"/>
        </w:rPr>
      </w:pPr>
      <w:del w:id="124" w:author="PiroardFrancois3" w:date="2022-10-20T11:59:00Z">
        <w:r w:rsidDel="00045B0D">
          <w:rPr>
            <w:rFonts w:eastAsia="Malgun Gothic"/>
            <w:lang w:val="en-US"/>
          </w:rPr>
          <w:delText xml:space="preserve">Upon receipt of an SIP OPTIONS request containing </w:delText>
        </w:r>
        <w:r w:rsidRPr="00A509A6" w:rsidDel="00045B0D">
          <w:rPr>
            <w:rFonts w:eastAsia="Malgun Gothic"/>
          </w:rPr>
          <w:delText xml:space="preserve">a P-Asserted-Identity header field containing the public service identity of a MCPTT server not authorized to send the SIP OPTIONS request, </w:delText>
        </w:r>
        <w:r w:rsidDel="00045B0D">
          <w:rPr>
            <w:lang w:val="en-US"/>
          </w:rPr>
          <w:delText>the non-controlling MCPTT function of an MCPTT group shall send a SIP 403 (Forbidden) response as specified in 3GPP TS 24.229 and exit this clause.</w:delText>
        </w:r>
      </w:del>
    </w:p>
    <w:p w14:paraId="7F9E2611" w14:textId="7B179C98" w:rsidR="00045B0D" w:rsidRPr="00936AED" w:rsidDel="00045B0D" w:rsidRDefault="00045B0D" w:rsidP="00045B0D">
      <w:pPr>
        <w:rPr>
          <w:del w:id="125" w:author="PiroardFrancois3" w:date="2022-10-20T11:59:00Z"/>
          <w:lang w:val="en-US"/>
        </w:rPr>
      </w:pPr>
      <w:del w:id="126" w:author="PiroardFrancois3" w:date="2022-10-20T11:59:00Z">
        <w:r w:rsidDel="00045B0D">
          <w:rPr>
            <w:rFonts w:eastAsia="Malgun Gothic"/>
            <w:lang w:val="en-US"/>
          </w:rPr>
          <w:delText xml:space="preserve">Upon receipt of an SIP OPTIONS request containing </w:delText>
        </w:r>
        <w:r w:rsidRPr="00A509A6" w:rsidDel="00045B0D">
          <w:rPr>
            <w:rFonts w:eastAsia="Malgun Gothic"/>
          </w:rPr>
          <w:delText xml:space="preserve">a P-Asserted-Identity header field containing the public service identity of a MCPTT server authorized to send the SIP OPTIONS request, </w:delText>
        </w:r>
        <w:r w:rsidDel="00045B0D">
          <w:rPr>
            <w:lang w:val="en-US"/>
          </w:rPr>
          <w:delText>the non-controlling MCPTT function of an MCPTT group shall perform the actions in this clause.</w:delText>
        </w:r>
      </w:del>
    </w:p>
    <w:p w14:paraId="7127592D" w14:textId="74D558D2" w:rsidR="00045B0D" w:rsidRPr="00A509A6" w:rsidDel="00045B0D" w:rsidRDefault="00045B0D" w:rsidP="00045B0D">
      <w:pPr>
        <w:rPr>
          <w:del w:id="127" w:author="PiroardFrancois3" w:date="2022-10-20T11:59:00Z"/>
        </w:rPr>
      </w:pPr>
      <w:del w:id="128" w:author="PiroardFrancois3" w:date="2022-10-20T11:59:00Z">
        <w:r w:rsidRPr="00A509A6" w:rsidDel="00045B0D">
          <w:rPr>
            <w:rFonts w:eastAsia="Malgun Gothic"/>
          </w:rPr>
          <w:delText xml:space="preserve">The non-controlling MCPTT function </w:delText>
        </w:r>
        <w:r w:rsidRPr="0073469F" w:rsidDel="00045B0D">
          <w:delText xml:space="preserve">shall retrieve the group document from the group management server for the MCPTT group ID contained in the </w:delText>
        </w:r>
        <w:r w:rsidDel="00045B0D">
          <w:delText>&lt;mcptt-request-uri&gt; element of the application/vnd.3gpp.mcptt-info+xml</w:delText>
        </w:r>
        <w:r w:rsidRPr="0073469F" w:rsidDel="00045B0D">
          <w:delText xml:space="preserve"> MIME body of the SIP </w:delText>
        </w:r>
        <w:r w:rsidRPr="00A509A6" w:rsidDel="00045B0D">
          <w:delText>OPTIONS</w:delText>
        </w:r>
        <w:r w:rsidRPr="0073469F" w:rsidDel="00045B0D">
          <w:delText xml:space="preserve"> request </w:delText>
        </w:r>
        <w:r w:rsidRPr="00A509A6" w:rsidDel="00045B0D">
          <w:delText>with the following clarifications:</w:delText>
        </w:r>
      </w:del>
    </w:p>
    <w:p w14:paraId="0D950F0F" w14:textId="418C454A" w:rsidR="00045B0D" w:rsidRPr="00A509A6" w:rsidDel="00045B0D" w:rsidRDefault="00045B0D" w:rsidP="00045B0D">
      <w:pPr>
        <w:pStyle w:val="NO"/>
        <w:rPr>
          <w:del w:id="129" w:author="PiroardFrancois3" w:date="2022-10-20T11:59:00Z"/>
        </w:rPr>
      </w:pPr>
      <w:del w:id="130" w:author="PiroardFrancois3" w:date="2022-10-20T11:59:00Z">
        <w:r w:rsidRPr="00A509A6" w:rsidDel="00045B0D">
          <w:delText>NOTE:</w:delText>
        </w:r>
        <w:r w:rsidRPr="00A509A6" w:rsidDel="00045B0D">
          <w:tab/>
          <w:delText xml:space="preserve">The action of the non-controlling </w:delText>
        </w:r>
        <w:r w:rsidDel="00045B0D">
          <w:rPr>
            <w:lang w:val="en-US"/>
          </w:rPr>
          <w:delText xml:space="preserve">MCPTT function of an MCPTT group on receipt of the SIP OPTIONS request mimics the actions of the </w:delText>
        </w:r>
        <w:r w:rsidRPr="00A509A6" w:rsidDel="00045B0D">
          <w:delText xml:space="preserve">non-controlling </w:delText>
        </w:r>
        <w:r w:rsidDel="00045B0D">
          <w:rPr>
            <w:lang w:val="en-US"/>
          </w:rPr>
          <w:delText>MCPTT function of an MCPTT group on receipt of the SIP INVITE request.</w:delText>
        </w:r>
      </w:del>
    </w:p>
    <w:p w14:paraId="2A6F61BB" w14:textId="3D4B02B2" w:rsidR="00045B0D" w:rsidRPr="00A509A6" w:rsidDel="00045B0D" w:rsidRDefault="00045B0D" w:rsidP="00045B0D">
      <w:pPr>
        <w:rPr>
          <w:del w:id="131" w:author="PiroardFrancois3" w:date="2022-10-20T11:59:00Z"/>
        </w:rPr>
      </w:pPr>
      <w:del w:id="132" w:author="PiroardFrancois3" w:date="2022-10-20T11:59:00Z">
        <w:r w:rsidRPr="00A509A6" w:rsidDel="00045B0D">
          <w:delText>The non-controlling MCPTT function shall:</w:delText>
        </w:r>
      </w:del>
    </w:p>
    <w:p w14:paraId="0E050E04" w14:textId="5842A277" w:rsidR="00045B0D" w:rsidRPr="00A509A6" w:rsidDel="00045B0D" w:rsidRDefault="00045B0D" w:rsidP="00045B0D">
      <w:pPr>
        <w:pStyle w:val="B1"/>
        <w:rPr>
          <w:del w:id="133" w:author="PiroardFrancois3" w:date="2022-10-20T11:59:00Z"/>
          <w:rFonts w:eastAsia="Malgun Gothic"/>
        </w:rPr>
      </w:pPr>
      <w:del w:id="134" w:author="PiroardFrancois3" w:date="2022-10-20T11:59:00Z">
        <w:r w:rsidRPr="00A509A6" w:rsidDel="00045B0D">
          <w:delText>1)</w:delText>
        </w:r>
        <w:r w:rsidRPr="00A509A6" w:rsidDel="00045B0D">
          <w:tab/>
          <w:delText xml:space="preserve">if the non-controlling MCPTT function fails to retrieve the group document from the group management server, send a </w:delText>
        </w:r>
        <w:r w:rsidRPr="0073469F" w:rsidDel="00045B0D">
          <w:delText xml:space="preserve">shall send the SIP 404 (Not Found) </w:delText>
        </w:r>
        <w:r w:rsidDel="00045B0D">
          <w:delText xml:space="preserve">response to the SIP OPTIONS request </w:delText>
        </w:r>
        <w:r w:rsidRPr="0073469F" w:rsidDel="00045B0D">
          <w:delText xml:space="preserve">with the warning text set to "113 group document does not exist" in a Warning header field as specified in </w:delText>
        </w:r>
        <w:r w:rsidDel="00045B0D">
          <w:delText>clause</w:delText>
        </w:r>
        <w:r w:rsidRPr="0073469F" w:rsidDel="00045B0D">
          <w:delText> 4.4</w:delText>
        </w:r>
        <w:r w:rsidDel="00045B0D">
          <w:delText>;</w:delText>
        </w:r>
      </w:del>
    </w:p>
    <w:p w14:paraId="72F76313" w14:textId="2D0149FC" w:rsidR="00045B0D" w:rsidRPr="00A509A6" w:rsidDel="00045B0D" w:rsidRDefault="00045B0D" w:rsidP="00045B0D">
      <w:pPr>
        <w:pStyle w:val="B1"/>
        <w:rPr>
          <w:del w:id="135" w:author="PiroardFrancois3" w:date="2022-10-20T11:59:00Z"/>
          <w:rFonts w:eastAsia="Malgun Gothic"/>
        </w:rPr>
      </w:pPr>
      <w:del w:id="136" w:author="PiroardFrancois3" w:date="2022-10-20T11:59:00Z">
        <w:r w:rsidRPr="00A509A6" w:rsidDel="00045B0D">
          <w:rPr>
            <w:rFonts w:eastAsia="Malgun Gothic"/>
          </w:rPr>
          <w:delText>2)</w:delText>
        </w:r>
        <w:r w:rsidRPr="00A509A6" w:rsidDel="00045B0D">
          <w:rPr>
            <w:rFonts w:eastAsia="Malgun Gothic"/>
          </w:rPr>
          <w:tab/>
          <w:delText>if the non-controlling MCPTT function successfully retrieves the group document from the group</w:delText>
        </w:r>
        <w:r w:rsidRPr="00A509A6" w:rsidDel="00045B0D">
          <w:delText xml:space="preserve"> management server </w:delText>
        </w:r>
        <w:r w:rsidRPr="00A509A6" w:rsidDel="00045B0D">
          <w:rPr>
            <w:rFonts w:eastAsia="Malgun Gothic"/>
          </w:rPr>
          <w:delText>or if the group document was already cached and if one of the following conditions are fulfilled:</w:delText>
        </w:r>
      </w:del>
    </w:p>
    <w:p w14:paraId="17A0D5E0" w14:textId="7777CDBB" w:rsidR="00045B0D" w:rsidRPr="00A509A6" w:rsidDel="00045B0D" w:rsidRDefault="00045B0D" w:rsidP="00045B0D">
      <w:pPr>
        <w:pStyle w:val="B2"/>
        <w:rPr>
          <w:del w:id="137" w:author="PiroardFrancois3" w:date="2022-10-20T11:59:00Z"/>
          <w:rFonts w:eastAsia="Malgun Gothic"/>
        </w:rPr>
      </w:pPr>
      <w:del w:id="138" w:author="PiroardFrancois3" w:date="2022-10-20T11:59:00Z">
        <w:r w:rsidRPr="00A509A6" w:rsidDel="00045B0D">
          <w:rPr>
            <w:rFonts w:eastAsia="Malgun Gothic"/>
          </w:rPr>
          <w:delText>a)</w:delText>
        </w:r>
        <w:r w:rsidRPr="00A509A6" w:rsidDel="00045B0D">
          <w:rPr>
            <w:rFonts w:eastAsia="Malgun Gothic"/>
          </w:rPr>
          <w:tab/>
        </w:r>
        <w:r w:rsidDel="00045B0D">
          <w:delText xml:space="preserve">if the constituent MCPTT group is a chat group and </w:delText>
        </w:r>
        <w:r w:rsidDel="00045B0D">
          <w:rPr>
            <w:rFonts w:eastAsia="Malgun Gothic"/>
          </w:rPr>
          <w:delText xml:space="preserve">the rules for joining a </w:delText>
        </w:r>
        <w:r w:rsidRPr="00A509A6" w:rsidDel="00045B0D">
          <w:rPr>
            <w:rFonts w:eastAsia="Malgun Gothic"/>
          </w:rPr>
          <w:delText xml:space="preserve">group conference as specified in </w:delText>
        </w:r>
        <w:r w:rsidDel="00045B0D">
          <w:rPr>
            <w:rFonts w:eastAsia="Malgun Gothic"/>
          </w:rPr>
          <w:delText>clause</w:delText>
        </w:r>
        <w:r w:rsidRPr="00A509A6" w:rsidDel="00045B0D">
          <w:rPr>
            <w:rFonts w:eastAsia="Malgun Gothic"/>
          </w:rPr>
          <w:delText> 6.3.5.3 are fulfilled; or</w:delText>
        </w:r>
      </w:del>
    </w:p>
    <w:p w14:paraId="1039C387" w14:textId="439E3FF8" w:rsidR="00045B0D" w:rsidRPr="00A509A6" w:rsidDel="00045B0D" w:rsidRDefault="00045B0D" w:rsidP="00045B0D">
      <w:pPr>
        <w:pStyle w:val="B2"/>
        <w:rPr>
          <w:del w:id="139" w:author="PiroardFrancois3" w:date="2022-10-20T11:59:00Z"/>
          <w:rFonts w:eastAsia="Malgun Gothic"/>
        </w:rPr>
      </w:pPr>
      <w:del w:id="140" w:author="PiroardFrancois3" w:date="2022-10-20T11:59:00Z">
        <w:r w:rsidRPr="00A509A6" w:rsidDel="00045B0D">
          <w:rPr>
            <w:rFonts w:eastAsia="Malgun Gothic"/>
          </w:rPr>
          <w:delText>b)</w:delText>
        </w:r>
        <w:r w:rsidRPr="00A509A6" w:rsidDel="00045B0D">
          <w:rPr>
            <w:rFonts w:eastAsia="Malgun Gothic"/>
          </w:rPr>
          <w:tab/>
        </w:r>
        <w:r w:rsidDel="00045B0D">
          <w:delText xml:space="preserve">if the constituent MCPTT group is a prearranged group and </w:delText>
        </w:r>
        <w:r w:rsidRPr="00A509A6" w:rsidDel="00045B0D">
          <w:rPr>
            <w:rFonts w:eastAsia="Malgun Gothic"/>
          </w:rPr>
          <w:delText xml:space="preserve">the rules for initiating a prearranged group session as specified in </w:delText>
        </w:r>
        <w:r w:rsidDel="00045B0D">
          <w:rPr>
            <w:rFonts w:eastAsia="Malgun Gothic"/>
          </w:rPr>
          <w:delText>clause</w:delText>
        </w:r>
        <w:r w:rsidRPr="00A509A6" w:rsidDel="00045B0D">
          <w:rPr>
            <w:rFonts w:eastAsia="Malgun Gothic"/>
          </w:rPr>
          <w:delText> 6.3.5.4;</w:delText>
        </w:r>
      </w:del>
    </w:p>
    <w:p w14:paraId="130EBAA8" w14:textId="2908E4D6" w:rsidR="00045B0D" w:rsidRPr="00A509A6" w:rsidDel="00045B0D" w:rsidRDefault="00045B0D" w:rsidP="00045B0D">
      <w:pPr>
        <w:pStyle w:val="B1"/>
        <w:rPr>
          <w:del w:id="141" w:author="PiroardFrancois3" w:date="2022-10-20T11:59:00Z"/>
          <w:rFonts w:eastAsia="Malgun Gothic"/>
        </w:rPr>
      </w:pPr>
      <w:del w:id="142" w:author="PiroardFrancois3" w:date="2022-10-20T11:59:00Z">
        <w:r w:rsidRPr="00A509A6" w:rsidDel="00045B0D">
          <w:rPr>
            <w:rFonts w:eastAsia="Malgun Gothic"/>
          </w:rPr>
          <w:tab/>
          <w:delText>then the non-controlling MCPTT function:</w:delText>
        </w:r>
      </w:del>
    </w:p>
    <w:p w14:paraId="371B83BE" w14:textId="4668B097" w:rsidR="00045B0D" w:rsidRPr="00A509A6" w:rsidDel="00045B0D" w:rsidRDefault="00045B0D" w:rsidP="00045B0D">
      <w:pPr>
        <w:pStyle w:val="B2"/>
        <w:rPr>
          <w:del w:id="143" w:author="PiroardFrancois3" w:date="2022-10-20T11:59:00Z"/>
          <w:rFonts w:eastAsia="SimSun"/>
        </w:rPr>
      </w:pPr>
      <w:del w:id="144" w:author="PiroardFrancois3" w:date="2022-10-20T11:59:00Z">
        <w:r w:rsidRPr="00A509A6" w:rsidDel="00045B0D">
          <w:rPr>
            <w:rFonts w:eastAsia="Malgun Gothic"/>
          </w:rPr>
          <w:lastRenderedPageBreak/>
          <w:delText>a)</w:delText>
        </w:r>
        <w:r w:rsidRPr="00A509A6" w:rsidDel="00045B0D">
          <w:rPr>
            <w:rFonts w:eastAsia="Malgun Gothic"/>
          </w:rPr>
          <w:tab/>
          <w:delText xml:space="preserve">shall send the SIP 200 (OK) response to the SIP OTIONS response as specified in </w:delText>
        </w:r>
        <w:r w:rsidRPr="00A509A6" w:rsidDel="00045B0D">
          <w:rPr>
            <w:rFonts w:eastAsia="SimSun"/>
          </w:rPr>
          <w:delText>3GPP TS 24.229 [4] and the IETF RFC 3261 [24] populated as follows:</w:delText>
        </w:r>
      </w:del>
    </w:p>
    <w:p w14:paraId="3599D928" w14:textId="20E9DA2F" w:rsidR="00045B0D" w:rsidRPr="00A509A6" w:rsidDel="00045B0D" w:rsidRDefault="00045B0D" w:rsidP="00045B0D">
      <w:pPr>
        <w:pStyle w:val="B3"/>
        <w:rPr>
          <w:del w:id="145" w:author="PiroardFrancois3" w:date="2022-10-20T11:59:00Z"/>
          <w:rFonts w:eastAsia="SimSun"/>
        </w:rPr>
      </w:pPr>
      <w:del w:id="146" w:author="PiroardFrancois3" w:date="2022-10-20T11:59:00Z">
        <w:r w:rsidRPr="00A509A6" w:rsidDel="00045B0D">
          <w:rPr>
            <w:rFonts w:eastAsia="SimSun"/>
          </w:rPr>
          <w:delText>i)</w:delText>
        </w:r>
        <w:r w:rsidRPr="00A509A6" w:rsidDel="00045B0D">
          <w:rPr>
            <w:rFonts w:eastAsia="SimSun"/>
          </w:rPr>
          <w:tab/>
          <w:delText xml:space="preserve">shall include a </w:delText>
        </w:r>
        <w:r w:rsidRPr="0073469F" w:rsidDel="00045B0D">
          <w:delText>warning text set to "</w:delText>
        </w:r>
        <w:r w:rsidDel="00045B0D">
          <w:delText>147</w:delText>
        </w:r>
        <w:r w:rsidRPr="0073469F" w:rsidDel="00045B0D">
          <w:delText xml:space="preserve"> </w:delText>
        </w:r>
        <w:r w:rsidRPr="00A509A6" w:rsidDel="00045B0D">
          <w:delText>user is authorized to initiate a temporary group call</w:delText>
        </w:r>
        <w:r w:rsidRPr="0073469F" w:rsidDel="00045B0D">
          <w:delText xml:space="preserve">" in a Warning header field as specified in </w:delText>
        </w:r>
        <w:r w:rsidDel="00045B0D">
          <w:delText>clause</w:delText>
        </w:r>
        <w:r w:rsidRPr="0073469F" w:rsidDel="00045B0D">
          <w:delText> 4.4</w:delText>
        </w:r>
        <w:r w:rsidRPr="00A509A6" w:rsidDel="00045B0D">
          <w:rPr>
            <w:rFonts w:eastAsia="SimSun"/>
          </w:rPr>
          <w:delText>;</w:delText>
        </w:r>
      </w:del>
    </w:p>
    <w:p w14:paraId="6A2C91CB" w14:textId="46640FCC" w:rsidR="00045B0D" w:rsidRPr="00A509A6" w:rsidDel="00045B0D" w:rsidRDefault="00045B0D" w:rsidP="00045B0D">
      <w:pPr>
        <w:pStyle w:val="B3"/>
        <w:rPr>
          <w:del w:id="147" w:author="PiroardFrancois3" w:date="2022-10-20T11:59:00Z"/>
          <w:rFonts w:eastAsia="SimSun"/>
        </w:rPr>
      </w:pPr>
      <w:del w:id="148" w:author="PiroardFrancois3" w:date="2022-10-20T11:59:00Z">
        <w:r w:rsidRPr="00A509A6" w:rsidDel="00045B0D">
          <w:rPr>
            <w:rFonts w:eastAsia="SimSun"/>
          </w:rPr>
          <w:delText>ii)</w:delText>
        </w:r>
        <w:r w:rsidRPr="00A509A6" w:rsidDel="00045B0D">
          <w:rPr>
            <w:rFonts w:eastAsia="SimSun"/>
          </w:rPr>
          <w:tab/>
          <w:delText>shall include an application/vnd.3gpp.mcptt-info MIME body with:</w:delText>
        </w:r>
      </w:del>
    </w:p>
    <w:p w14:paraId="4AE216C6" w14:textId="3DCA00FD" w:rsidR="00045B0D" w:rsidDel="00045B0D" w:rsidRDefault="00045B0D" w:rsidP="00045B0D">
      <w:pPr>
        <w:pStyle w:val="B4"/>
        <w:rPr>
          <w:del w:id="149" w:author="PiroardFrancois3" w:date="2022-10-20T11:59:00Z"/>
        </w:rPr>
      </w:pPr>
      <w:del w:id="150" w:author="PiroardFrancois3" w:date="2022-10-20T11:59:00Z">
        <w:r w:rsidRPr="00A509A6" w:rsidDel="00045B0D">
          <w:rPr>
            <w:rFonts w:eastAsia="SimSun"/>
          </w:rPr>
          <w:delText>A)</w:delText>
        </w:r>
        <w:r w:rsidRPr="00A509A6" w:rsidDel="00045B0D">
          <w:rPr>
            <w:rFonts w:eastAsia="SimSun"/>
          </w:rPr>
          <w:tab/>
          <w:delText>the &lt;session-type&gt; element set to "chat"</w:delText>
        </w:r>
        <w:r w:rsidDel="00045B0D">
          <w:delText>, if the constituent MCPTT group is a chat group; and</w:delText>
        </w:r>
      </w:del>
    </w:p>
    <w:p w14:paraId="5E9097B3" w14:textId="176718E9" w:rsidR="00045B0D" w:rsidRPr="00A509A6" w:rsidDel="00045B0D" w:rsidRDefault="00045B0D" w:rsidP="00045B0D">
      <w:pPr>
        <w:pStyle w:val="B4"/>
        <w:rPr>
          <w:del w:id="151" w:author="PiroardFrancois3" w:date="2022-10-20T11:59:00Z"/>
          <w:rFonts w:eastAsia="SimSun"/>
        </w:rPr>
      </w:pPr>
      <w:del w:id="152" w:author="PiroardFrancois3" w:date="2022-10-20T11:59:00Z">
        <w:r w:rsidDel="00045B0D">
          <w:delText>B)</w:delText>
        </w:r>
        <w:r w:rsidDel="00045B0D">
          <w:tab/>
        </w:r>
        <w:r w:rsidRPr="00A509A6" w:rsidDel="00045B0D">
          <w:rPr>
            <w:rFonts w:eastAsia="SimSun"/>
          </w:rPr>
          <w:delText>the &lt;session-type&gt; element set to "prearranged"</w:delText>
        </w:r>
        <w:r w:rsidDel="00045B0D">
          <w:delText>, if the constituent MCPTT group is a prearranged group; and</w:delText>
        </w:r>
      </w:del>
    </w:p>
    <w:p w14:paraId="6C188BD6" w14:textId="693356CB" w:rsidR="00045B0D" w:rsidRPr="00A509A6" w:rsidDel="00045B0D" w:rsidRDefault="00045B0D" w:rsidP="00045B0D">
      <w:pPr>
        <w:pStyle w:val="B3"/>
        <w:rPr>
          <w:del w:id="153" w:author="PiroardFrancois3" w:date="2022-10-20T11:59:00Z"/>
          <w:rFonts w:eastAsia="Malgun Gothic"/>
        </w:rPr>
      </w:pPr>
      <w:del w:id="154" w:author="PiroardFrancois3" w:date="2022-10-20T11:59:00Z">
        <w:r w:rsidRPr="00A509A6" w:rsidDel="00045B0D">
          <w:rPr>
            <w:rFonts w:eastAsia="Malgun Gothic"/>
          </w:rPr>
          <w:delText>iii)</w:delText>
        </w:r>
        <w:r w:rsidRPr="00A509A6" w:rsidDel="00045B0D">
          <w:rPr>
            <w:rFonts w:eastAsia="Malgun Gothic"/>
          </w:rPr>
          <w:tab/>
          <w:delText>shall include the P-Asserted-Identity of the non-controlling MCPTT function of an MCPTT group; and</w:delText>
        </w:r>
      </w:del>
    </w:p>
    <w:p w14:paraId="04B97A78" w14:textId="05D5AFFE" w:rsidR="00045B0D" w:rsidDel="00045B0D" w:rsidRDefault="00045B0D" w:rsidP="00045B0D">
      <w:pPr>
        <w:pStyle w:val="B1"/>
        <w:rPr>
          <w:del w:id="155" w:author="PiroardFrancois3" w:date="2022-10-20T11:59:00Z"/>
        </w:rPr>
      </w:pPr>
      <w:del w:id="156" w:author="PiroardFrancois3" w:date="2022-10-20T11:59:00Z">
        <w:r w:rsidRPr="00A509A6" w:rsidDel="00045B0D">
          <w:rPr>
            <w:rFonts w:eastAsia="Malgun Gothic"/>
          </w:rPr>
          <w:delText>3)</w:delText>
        </w:r>
        <w:r w:rsidRPr="00A509A6" w:rsidDel="00045B0D">
          <w:rPr>
            <w:rFonts w:eastAsia="Malgun Gothic"/>
          </w:rPr>
          <w:tab/>
          <w:delText xml:space="preserve">if none of the conditions in step 2 above) are fulfilled, shall send a SIP 403 (Forbidden) response with </w:delText>
        </w:r>
        <w:r w:rsidRPr="0073469F" w:rsidDel="00045B0D">
          <w:delText>the warning text set to "</w:delText>
        </w:r>
        <w:r w:rsidDel="00045B0D">
          <w:delText>119</w:delText>
        </w:r>
        <w:r w:rsidRPr="0073469F" w:rsidDel="00045B0D">
          <w:delText xml:space="preserve"> user is not authorised to initiate the group call" in a Warning header field as specified in </w:delText>
        </w:r>
        <w:r w:rsidDel="00045B0D">
          <w:delText>clause</w:delText>
        </w:r>
        <w:r w:rsidRPr="0073469F" w:rsidDel="00045B0D">
          <w:delText> 4.4</w:delText>
        </w:r>
        <w:r w:rsidDel="00045B0D">
          <w:delText>.</w:delText>
        </w:r>
      </w:del>
    </w:p>
    <w:p w14:paraId="0C4F5039" w14:textId="57698927" w:rsidR="006E307B" w:rsidRPr="006E307B" w:rsidRDefault="006E307B" w:rsidP="006E307B">
      <w:pPr>
        <w:pStyle w:val="Titre5"/>
        <w:rPr>
          <w:rFonts w:eastAsia="Malgun Gothic"/>
          <w:color w:val="0070C0"/>
        </w:rPr>
      </w:pPr>
      <w:r w:rsidRPr="006E307B">
        <w:rPr>
          <w:rFonts w:eastAsia="Malgun Gothic"/>
          <w:color w:val="0070C0"/>
        </w:rPr>
        <w:t xml:space="preserve">/*************************************** </w:t>
      </w:r>
      <w:r>
        <w:rPr>
          <w:rFonts w:eastAsia="Malgun Gothic"/>
          <w:color w:val="0070C0"/>
        </w:rPr>
        <w:t>End of</w:t>
      </w:r>
      <w:r w:rsidRPr="006E307B">
        <w:rPr>
          <w:rFonts w:eastAsia="Malgun Gothic"/>
          <w:color w:val="0070C0"/>
        </w:rPr>
        <w:t xml:space="preserve"> change</w:t>
      </w:r>
      <w:r>
        <w:rPr>
          <w:rFonts w:eastAsia="Malgun Gothic"/>
          <w:color w:val="0070C0"/>
        </w:rPr>
        <w:t>s</w:t>
      </w:r>
      <w:r w:rsidRPr="006E307B">
        <w:rPr>
          <w:rFonts w:eastAsia="Malgun Gothic"/>
          <w:color w:val="0070C0"/>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0B275" w14:textId="77777777" w:rsidR="005F48FC" w:rsidRDefault="005F48FC">
      <w:r>
        <w:separator/>
      </w:r>
    </w:p>
  </w:endnote>
  <w:endnote w:type="continuationSeparator" w:id="0">
    <w:p w14:paraId="60488A21" w14:textId="77777777" w:rsidR="005F48FC" w:rsidRDefault="005F4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84F26C" w14:textId="77777777" w:rsidR="005F48FC" w:rsidRDefault="005F48FC">
      <w:r>
        <w:separator/>
      </w:r>
    </w:p>
  </w:footnote>
  <w:footnote w:type="continuationSeparator" w:id="0">
    <w:p w14:paraId="56A5AF22" w14:textId="77777777" w:rsidR="005F48FC" w:rsidRDefault="005F48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AA8559A"/>
    <w:multiLevelType w:val="hybridMultilevel"/>
    <w:tmpl w:val="0748D3FE"/>
    <w:lvl w:ilvl="0" w:tplc="D99E04E4">
      <w:start w:val="1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iroardFrancois3">
    <w15:presenceInfo w15:providerId="None" w15:userId="PiroardFrancoi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B0D"/>
    <w:rsid w:val="000A6394"/>
    <w:rsid w:val="000B7FED"/>
    <w:rsid w:val="000C038A"/>
    <w:rsid w:val="000C6598"/>
    <w:rsid w:val="000D44B3"/>
    <w:rsid w:val="00145D43"/>
    <w:rsid w:val="00192C46"/>
    <w:rsid w:val="001A08B3"/>
    <w:rsid w:val="001A7B60"/>
    <w:rsid w:val="001B52F0"/>
    <w:rsid w:val="001B7A65"/>
    <w:rsid w:val="001E41F3"/>
    <w:rsid w:val="00210084"/>
    <w:rsid w:val="0026004D"/>
    <w:rsid w:val="002640DD"/>
    <w:rsid w:val="00275D12"/>
    <w:rsid w:val="00284FEB"/>
    <w:rsid w:val="002860C4"/>
    <w:rsid w:val="002B5741"/>
    <w:rsid w:val="002E472E"/>
    <w:rsid w:val="00305409"/>
    <w:rsid w:val="003120C1"/>
    <w:rsid w:val="003609EF"/>
    <w:rsid w:val="0036231A"/>
    <w:rsid w:val="00374DD4"/>
    <w:rsid w:val="003E1A36"/>
    <w:rsid w:val="00410371"/>
    <w:rsid w:val="004242F1"/>
    <w:rsid w:val="004B199A"/>
    <w:rsid w:val="004B75B7"/>
    <w:rsid w:val="00510731"/>
    <w:rsid w:val="005141D9"/>
    <w:rsid w:val="0051580D"/>
    <w:rsid w:val="00547111"/>
    <w:rsid w:val="00552CD6"/>
    <w:rsid w:val="00592D74"/>
    <w:rsid w:val="005A63B5"/>
    <w:rsid w:val="005E2C44"/>
    <w:rsid w:val="005F48FC"/>
    <w:rsid w:val="00621188"/>
    <w:rsid w:val="006257ED"/>
    <w:rsid w:val="00653DE4"/>
    <w:rsid w:val="00665C47"/>
    <w:rsid w:val="00694B43"/>
    <w:rsid w:val="00695808"/>
    <w:rsid w:val="006B46FB"/>
    <w:rsid w:val="006E21FB"/>
    <w:rsid w:val="006E307B"/>
    <w:rsid w:val="006F7EDC"/>
    <w:rsid w:val="00726F9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4856"/>
    <w:rsid w:val="00941E30"/>
    <w:rsid w:val="0094617F"/>
    <w:rsid w:val="009777D9"/>
    <w:rsid w:val="0098600E"/>
    <w:rsid w:val="00991B88"/>
    <w:rsid w:val="009A5753"/>
    <w:rsid w:val="009A579D"/>
    <w:rsid w:val="009B51F8"/>
    <w:rsid w:val="009E3297"/>
    <w:rsid w:val="009F734F"/>
    <w:rsid w:val="00A14C71"/>
    <w:rsid w:val="00A246B6"/>
    <w:rsid w:val="00A47E70"/>
    <w:rsid w:val="00A50CF0"/>
    <w:rsid w:val="00A7671C"/>
    <w:rsid w:val="00AA2CBC"/>
    <w:rsid w:val="00AC5820"/>
    <w:rsid w:val="00AD1CD8"/>
    <w:rsid w:val="00B07702"/>
    <w:rsid w:val="00B258BB"/>
    <w:rsid w:val="00B67B97"/>
    <w:rsid w:val="00B8715A"/>
    <w:rsid w:val="00B947E4"/>
    <w:rsid w:val="00B968C8"/>
    <w:rsid w:val="00BA3EC5"/>
    <w:rsid w:val="00BA51D9"/>
    <w:rsid w:val="00BB4DBA"/>
    <w:rsid w:val="00BB5DFC"/>
    <w:rsid w:val="00BD279D"/>
    <w:rsid w:val="00BD6BB8"/>
    <w:rsid w:val="00C50BCF"/>
    <w:rsid w:val="00C66BA2"/>
    <w:rsid w:val="00C870F6"/>
    <w:rsid w:val="00C95985"/>
    <w:rsid w:val="00CC5026"/>
    <w:rsid w:val="00CC68D0"/>
    <w:rsid w:val="00D03F9A"/>
    <w:rsid w:val="00D06D51"/>
    <w:rsid w:val="00D24991"/>
    <w:rsid w:val="00D50255"/>
    <w:rsid w:val="00D66520"/>
    <w:rsid w:val="00D7563D"/>
    <w:rsid w:val="00D84AE9"/>
    <w:rsid w:val="00DE34CF"/>
    <w:rsid w:val="00E13F3D"/>
    <w:rsid w:val="00E20A0C"/>
    <w:rsid w:val="00E3356D"/>
    <w:rsid w:val="00E34898"/>
    <w:rsid w:val="00EB09B7"/>
    <w:rsid w:val="00EE7D7C"/>
    <w:rsid w:val="00F25D98"/>
    <w:rsid w:val="00F300FB"/>
    <w:rsid w:val="00F4726C"/>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210084"/>
    <w:rPr>
      <w:rFonts w:ascii="Times New Roman" w:hAnsi="Times New Roman"/>
      <w:lang w:val="en-GB" w:eastAsia="en-US"/>
    </w:rPr>
  </w:style>
  <w:style w:type="character" w:customStyle="1" w:styleId="B1Char2">
    <w:name w:val="B1 Char2"/>
    <w:link w:val="B1"/>
    <w:rsid w:val="00210084"/>
    <w:rPr>
      <w:rFonts w:ascii="Times New Roman" w:hAnsi="Times New Roman"/>
      <w:lang w:val="en-GB" w:eastAsia="en-US"/>
    </w:rPr>
  </w:style>
  <w:style w:type="character" w:customStyle="1" w:styleId="B2Char">
    <w:name w:val="B2 Char"/>
    <w:link w:val="B2"/>
    <w:rsid w:val="00045B0D"/>
    <w:rPr>
      <w:rFonts w:ascii="Times New Roman" w:hAnsi="Times New Roman"/>
      <w:lang w:val="en-GB" w:eastAsia="en-US"/>
    </w:rPr>
  </w:style>
  <w:style w:type="character" w:customStyle="1" w:styleId="B3Char">
    <w:name w:val="B3 Char"/>
    <w:link w:val="B3"/>
    <w:rsid w:val="00045B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5375140">
      <w:bodyDiv w:val="1"/>
      <w:marLeft w:val="0"/>
      <w:marRight w:val="0"/>
      <w:marTop w:val="0"/>
      <w:marBottom w:val="0"/>
      <w:divBdr>
        <w:top w:val="none" w:sz="0" w:space="0" w:color="auto"/>
        <w:left w:val="none" w:sz="0" w:space="0" w:color="auto"/>
        <w:bottom w:val="none" w:sz="0" w:space="0" w:color="auto"/>
        <w:right w:val="none" w:sz="0" w:space="0" w:color="auto"/>
      </w:divBdr>
    </w:div>
    <w:div w:id="2108696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2C191B-3BF1-4122-9179-A5030B0C4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2106</Words>
  <Characters>12009</Characters>
  <Application>Microsoft Office Word</Application>
  <DocSecurity>0</DocSecurity>
  <Lines>100</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14087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PiroardFrancois3</cp:lastModifiedBy>
  <cp:revision>24</cp:revision>
  <cp:lastPrinted>1900-01-01T00:00:00Z</cp:lastPrinted>
  <dcterms:created xsi:type="dcterms:W3CDTF">2020-02-03T08:32:00Z</dcterms:created>
  <dcterms:modified xsi:type="dcterms:W3CDTF">2022-10-31T09:59:00Z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